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252D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D8252D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REPUBLIKA HRVATSKA</w:t>
      </w:r>
    </w:p>
    <w:p w:rsidRPr="00D8252D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Trgovački sud u Zagrebu</w:t>
      </w:r>
    </w:p>
    <w:p w:rsidRPr="00D8252D" w:rsidR="00966D3F" w:rsidP="00CC0A43" w:rsidRDefault="00CC0A43" w14:paraId="56E04F5A" w14:textId="069FA7A6">
      <w:pPr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Zagreb, Trg Johna Fitzgeralda Kennedyja 11</w:t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="006242D7">
        <w:rPr>
          <w:rFonts w:ascii="Arial" w:hAnsi="Arial" w:cs="Arial"/>
          <w:szCs w:val="24"/>
        </w:rPr>
        <w:t>St-</w:t>
      </w:r>
      <w:r w:rsidR="008857E4">
        <w:rPr>
          <w:rFonts w:ascii="Arial" w:hAnsi="Arial" w:cs="Arial"/>
          <w:szCs w:val="24"/>
        </w:rPr>
        <w:t>490/2025</w:t>
      </w:r>
    </w:p>
    <w:p w:rsidRPr="00D8252D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                       </w:t>
      </w:r>
      <w:r w:rsidRPr="00D8252D" w:rsidR="00966D3F">
        <w:rPr>
          <w:rFonts w:ascii="Arial" w:hAnsi="Arial" w:cs="Arial"/>
          <w:szCs w:val="24"/>
        </w:rPr>
        <w:t xml:space="preserve"> </w:t>
      </w:r>
    </w:p>
    <w:p w:rsidRPr="00D8252D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Z A P I S N I K</w:t>
      </w:r>
    </w:p>
    <w:p w:rsidRPr="00214AF5" w:rsidR="00966D3F" w:rsidP="00214AF5" w:rsidRDefault="00553333" w14:paraId="36FFB1FD" w14:textId="3D7448A5">
      <w:pPr>
        <w:pStyle w:val="Default"/>
      </w:pPr>
      <w:r w:rsidRPr="00D8252D">
        <w:tab/>
      </w:r>
      <w:r w:rsidRPr="00214AF5" w:rsidR="00966D3F">
        <w:t xml:space="preserve">s ročišta radi ispitivanja tražbina vjerovnika u predstečajnom postupku otvorenim nad dužnikom </w:t>
      </w:r>
      <w:r w:rsidRPr="00214AF5" w:rsidR="00214AF5">
        <w:t xml:space="preserve"> ADEPTO USLUGE j.d.o.o., Strmec, Ulica Lipa 8, OIB: 65859432728 </w:t>
      </w:r>
      <w:r w:rsidRPr="00214AF5" w:rsidR="00966D3F">
        <w:t xml:space="preserve">dana </w:t>
      </w:r>
      <w:r w:rsidRPr="00214AF5" w:rsidR="00214AF5">
        <w:t>25. lipnja</w:t>
      </w:r>
      <w:r w:rsidRPr="00214AF5" w:rsidR="00803C26">
        <w:t xml:space="preserve"> 2025</w:t>
      </w:r>
      <w:r w:rsidRPr="00214AF5" w:rsidR="008A1DD1">
        <w:t>.,</w:t>
      </w:r>
      <w:r w:rsidRPr="00214AF5" w:rsidR="002D605E">
        <w:t xml:space="preserve"> s p</w:t>
      </w:r>
      <w:r w:rsidRPr="00214AF5" w:rsidR="004C3AAA">
        <w:t xml:space="preserve">očetkom u </w:t>
      </w:r>
      <w:r w:rsidRPr="00214AF5" w:rsidR="00286E48">
        <w:t>10</w:t>
      </w:r>
      <w:r w:rsidRPr="00214AF5" w:rsidR="00A44DD1">
        <w:t>,</w:t>
      </w:r>
      <w:r w:rsidRPr="00214AF5" w:rsidR="00C241B2">
        <w:t>0</w:t>
      </w:r>
      <w:r w:rsidRPr="00214AF5" w:rsidR="00A44DD1">
        <w:t>0</w:t>
      </w:r>
      <w:r w:rsidRPr="00214AF5" w:rsidR="00966D3F">
        <w:t xml:space="preserve"> sati.</w:t>
      </w:r>
    </w:p>
    <w:p w:rsidRPr="00D8252D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D8252D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D8252D">
        <w:rPr>
          <w:rFonts w:ascii="Arial" w:hAnsi="Arial" w:cs="Arial"/>
          <w:szCs w:val="24"/>
          <w:u w:val="single"/>
        </w:rPr>
        <w:t>Nazočni od suda:</w:t>
      </w:r>
    </w:p>
    <w:p w:rsidRPr="00D8252D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Vesna Sremac Šoštar, sudac pojedinac</w:t>
      </w:r>
    </w:p>
    <w:p w:rsidRPr="00D8252D" w:rsidR="00966D3F" w:rsidP="00966D3F" w:rsidRDefault="00CD4B99" w14:paraId="499288CA" w14:textId="4337A0FE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Vinka  Mihalinčić</w:t>
      </w:r>
      <w:r w:rsidRPr="00D8252D" w:rsidR="00966D3F">
        <w:rPr>
          <w:rFonts w:ascii="Arial" w:hAnsi="Arial" w:cs="Arial"/>
          <w:szCs w:val="24"/>
        </w:rPr>
        <w:t>, zapisničar</w:t>
      </w:r>
    </w:p>
    <w:p w:rsidRPr="00D8252D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D8252D" w:rsidR="00966D3F" w:rsidP="00966D3F" w:rsidRDefault="00331038" w14:paraId="48618350" w14:textId="1B168F00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</w:t>
      </w:r>
      <w:r w:rsidRPr="00D8252D" w:rsidR="00966D3F">
        <w:rPr>
          <w:rFonts w:ascii="Arial" w:hAnsi="Arial" w:cs="Arial"/>
          <w:szCs w:val="24"/>
        </w:rPr>
        <w:t xml:space="preserve">ovjerenik </w:t>
      </w:r>
      <w:r>
        <w:rPr>
          <w:rFonts w:ascii="Arial" w:hAnsi="Arial" w:cs="Arial"/>
          <w:szCs w:val="24"/>
        </w:rPr>
        <w:t xml:space="preserve">– </w:t>
      </w:r>
      <w:r w:rsidR="00214AF5">
        <w:rPr>
          <w:rFonts w:ascii="Arial" w:hAnsi="Arial" w:cs="Arial"/>
          <w:szCs w:val="24"/>
        </w:rPr>
        <w:t>Krešimir Peroš</w:t>
      </w:r>
    </w:p>
    <w:p w:rsidRPr="00D8252D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214AF5" w:rsidR="00214AF5" w:rsidP="00214AF5" w:rsidRDefault="00BB32E5" w14:paraId="1FCA4431" w14:textId="27FE8743">
      <w:pPr>
        <w:pStyle w:val="Bezproreda"/>
        <w:jc w:val="both"/>
        <w:rPr>
          <w:rFonts w:ascii="Arial" w:hAnsi="Arial" w:cs="Arial"/>
        </w:rPr>
      </w:pPr>
      <w:r w:rsidRPr="00D8252D">
        <w:rPr>
          <w:rFonts w:ascii="Arial" w:hAnsi="Arial" w:cs="Arial"/>
        </w:rPr>
        <w:t xml:space="preserve">Za </w:t>
      </w:r>
      <w:r w:rsidRPr="00D8252D" w:rsidR="00966D3F">
        <w:rPr>
          <w:rFonts w:ascii="Arial" w:hAnsi="Arial" w:cs="Arial"/>
        </w:rPr>
        <w:t>dužnika</w:t>
      </w:r>
      <w:r w:rsidRPr="00D8252D">
        <w:rPr>
          <w:rFonts w:ascii="Arial" w:hAnsi="Arial" w:cs="Arial"/>
        </w:rPr>
        <w:t xml:space="preserve">: </w:t>
      </w:r>
    </w:p>
    <w:p w:rsidRPr="00214AF5" w:rsidR="006E7889" w:rsidP="00CE6EDE" w:rsidRDefault="00214AF5" w14:paraId="728C3517" w14:textId="783E848B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214AF5">
        <w:rPr>
          <w:rFonts w:ascii="Arial" w:hAnsi="Arial" w:cs="Arial"/>
          <w:szCs w:val="24"/>
        </w:rPr>
        <w:t xml:space="preserve"> ADEPTO USLUGE j.d.o.o., Strmec, Ulica Lipa 8, OIB: 65859432728 </w:t>
      </w:r>
      <w:r w:rsidRPr="00214AF5" w:rsidR="00765834">
        <w:rPr>
          <w:rFonts w:ascii="Arial" w:hAnsi="Arial" w:cs="Arial"/>
          <w:szCs w:val="24"/>
        </w:rPr>
        <w:t>–</w:t>
      </w:r>
      <w:r w:rsidRPr="00214AF5" w:rsidR="00F242AF">
        <w:rPr>
          <w:rFonts w:ascii="Arial" w:hAnsi="Arial" w:cs="Arial"/>
          <w:szCs w:val="24"/>
        </w:rPr>
        <w:t xml:space="preserve"> </w:t>
      </w:r>
      <w:r w:rsidR="00072E2C">
        <w:rPr>
          <w:rFonts w:ascii="Arial" w:hAnsi="Arial" w:cs="Arial"/>
          <w:szCs w:val="24"/>
        </w:rPr>
        <w:t>pun. Juraj Blažičko, odvj. iz Zagreba</w:t>
      </w:r>
    </w:p>
    <w:p w:rsidR="00214AF5" w:rsidP="00214AF5" w:rsidRDefault="00214AF5" w14:paraId="4B3770F6" w14:textId="3D94C222">
      <w:pPr>
        <w:pStyle w:val="Zaglavlje"/>
        <w:rPr>
          <w:rFonts w:ascii="Arial" w:hAnsi="Arial" w:cs="Arial"/>
          <w:szCs w:val="24"/>
        </w:rPr>
      </w:pPr>
    </w:p>
    <w:p w:rsidRPr="00214AF5" w:rsidR="00214AF5" w:rsidP="00214AF5" w:rsidRDefault="00214AF5" w14:paraId="0EE87364" w14:textId="77777777">
      <w:pPr>
        <w:pStyle w:val="Zaglavlje"/>
        <w:rPr>
          <w:rFonts w:ascii="Arial" w:hAnsi="Arial" w:cs="Arial"/>
          <w:szCs w:val="24"/>
        </w:rPr>
      </w:pPr>
    </w:p>
    <w:p w:rsidR="00966D3F" w:rsidP="00966D3F" w:rsidRDefault="00966D3F" w14:paraId="687F6B72" w14:textId="4BF1493B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Utvrđuje se da su na današnje ročište pristupili sljedeći vjerovnici:</w:t>
      </w:r>
      <w:r w:rsidRPr="00D8252D" w:rsidR="003F227E">
        <w:rPr>
          <w:rFonts w:ascii="Arial" w:hAnsi="Arial" w:cs="Arial"/>
          <w:szCs w:val="24"/>
        </w:rPr>
        <w:t xml:space="preserve"> </w:t>
      </w:r>
    </w:p>
    <w:p w:rsidR="00B13293" w:rsidP="00966D3F" w:rsidRDefault="0051448D" w14:paraId="02934364" w14:textId="40782AEB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RH-MF-PU – Stela Ilić, zamjenik ŽDO-a Velika Gorica</w:t>
      </w:r>
    </w:p>
    <w:p w:rsidR="00B13293" w:rsidP="00966D3F" w:rsidRDefault="00B13293" w14:paraId="48D83AB4" w14:textId="416D54DF">
      <w:pPr>
        <w:pStyle w:val="Zaglavlje"/>
        <w:jc w:val="both"/>
        <w:rPr>
          <w:rFonts w:ascii="Arial" w:hAnsi="Arial" w:cs="Arial"/>
          <w:szCs w:val="24"/>
        </w:rPr>
      </w:pPr>
    </w:p>
    <w:p w:rsidR="00B13293" w:rsidP="00966D3F" w:rsidRDefault="00B13293" w14:paraId="1A5DBE5D" w14:textId="2B5EE725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Konstatira se da je ročištu nazočna stečajna upraviteljica Monika Rakitničan. </w:t>
      </w:r>
    </w:p>
    <w:p w:rsidRPr="00D36FB5" w:rsidR="00ED5E59" w:rsidP="007B5CD3" w:rsidRDefault="00ED5E59" w14:paraId="6DF63682" w14:textId="77777777">
      <w:pPr>
        <w:pStyle w:val="Zaglavlje"/>
        <w:rPr>
          <w:rFonts w:ascii="Arial" w:hAnsi="Arial" w:cs="Arial"/>
          <w:szCs w:val="24"/>
        </w:rPr>
      </w:pPr>
    </w:p>
    <w:p w:rsidRPr="00AA7926" w:rsidR="00966D3F" w:rsidP="00AA7926" w:rsidRDefault="00966D3F" w14:paraId="5F3D02F0" w14:textId="6CEACF68">
      <w:pPr>
        <w:pStyle w:val="Default"/>
      </w:pPr>
      <w:r w:rsidRPr="00AA7926">
        <w:t>Utvrđuje se da je dana</w:t>
      </w:r>
      <w:r w:rsidRPr="00AA7926" w:rsidR="00C72090">
        <w:t xml:space="preserve"> </w:t>
      </w:r>
      <w:r w:rsidR="00AA7926">
        <w:t>28. veljače 2025</w:t>
      </w:r>
      <w:r w:rsidRPr="00AA7926" w:rsidR="00C72090">
        <w:t>.</w:t>
      </w:r>
      <w:r w:rsidRPr="00AA7926" w:rsidR="00E3577C">
        <w:t xml:space="preserve">, </w:t>
      </w:r>
      <w:r w:rsidRPr="00AA7926">
        <w:t xml:space="preserve"> dužnik</w:t>
      </w:r>
      <w:r w:rsidRPr="00AA7926" w:rsidR="00D8252D">
        <w:t xml:space="preserve"> </w:t>
      </w:r>
      <w:r w:rsidRPr="00AA7926" w:rsidR="00AA7926">
        <w:t xml:space="preserve"> ADEPTO USLUGE j.d.o.o., Strmec, Ulica Lipa 8, OIB: 65859432728 </w:t>
      </w:r>
      <w:r w:rsidRPr="00AA7926">
        <w:t>podnio prijedlog za otvaranje predstečajnog postupka, temeljem č</w:t>
      </w:r>
      <w:r w:rsidRPr="00AA7926" w:rsidR="00624070">
        <w:t>lanaka 16. i 25 SZ-a (NN 71/</w:t>
      </w:r>
      <w:r w:rsidR="00AA7926">
        <w:t>20</w:t>
      </w:r>
      <w:r w:rsidRPr="00AA7926" w:rsidR="00624070">
        <w:t>15,</w:t>
      </w:r>
      <w:r w:rsidRPr="00AA7926">
        <w:t xml:space="preserve"> 104/</w:t>
      </w:r>
      <w:r w:rsidR="00AA7926">
        <w:t>20</w:t>
      </w:r>
      <w:r w:rsidRPr="00AA7926">
        <w:t>17</w:t>
      </w:r>
      <w:r w:rsidRPr="00AA7926" w:rsidR="00624070">
        <w:t>, 36/</w:t>
      </w:r>
      <w:r w:rsidR="00AA7926">
        <w:t>20</w:t>
      </w:r>
      <w:r w:rsidRPr="00AA7926" w:rsidR="00624070">
        <w:t>22</w:t>
      </w:r>
      <w:r w:rsidRPr="00AA7926" w:rsidR="00AD11DD">
        <w:t>, 27/</w:t>
      </w:r>
      <w:r w:rsidR="00AA7926">
        <w:t>20</w:t>
      </w:r>
      <w:r w:rsidRPr="00AA7926" w:rsidR="00AD11DD">
        <w:t>24</w:t>
      </w:r>
      <w:r w:rsidRPr="00AA7926">
        <w:t>).</w:t>
      </w:r>
    </w:p>
    <w:p w:rsidRPr="00D8252D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           </w:t>
      </w:r>
    </w:p>
    <w:p w:rsidRPr="00D8252D" w:rsidR="00966D3F" w:rsidP="00966D3F" w:rsidRDefault="00966D3F" w14:paraId="0F43A2C3" w14:textId="2EAAB8CE">
      <w:pPr>
        <w:pStyle w:val="Tijeloteksta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            Rješenjem ovog suda, broj gornji, od </w:t>
      </w:r>
      <w:r w:rsidR="00214AF5">
        <w:rPr>
          <w:rFonts w:ascii="Arial" w:hAnsi="Arial" w:cs="Arial"/>
          <w:szCs w:val="24"/>
        </w:rPr>
        <w:t>6. ožujk</w:t>
      </w:r>
      <w:r w:rsidR="00AA7926">
        <w:rPr>
          <w:rFonts w:ascii="Arial" w:hAnsi="Arial" w:cs="Arial"/>
          <w:szCs w:val="24"/>
        </w:rPr>
        <w:t>a 2025.</w:t>
      </w:r>
      <w:r w:rsidRPr="00D8252D" w:rsidR="00E3577C">
        <w:rPr>
          <w:rFonts w:ascii="Arial" w:hAnsi="Arial" w:cs="Arial"/>
          <w:szCs w:val="24"/>
        </w:rPr>
        <w:t>,</w:t>
      </w:r>
      <w:r w:rsidRPr="00D8252D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BF31BB">
        <w:rPr>
          <w:rFonts w:ascii="Arial" w:hAnsi="Arial" w:cs="Arial"/>
          <w:szCs w:val="24"/>
        </w:rPr>
        <w:t xml:space="preserve">6. ožujka 2025. </w:t>
      </w:r>
      <w:r w:rsidRPr="00D8252D">
        <w:rPr>
          <w:rFonts w:ascii="Arial" w:hAnsi="Arial" w:cs="Arial"/>
          <w:szCs w:val="24"/>
        </w:rPr>
        <w:t>na mrežnoj stranici e-Oglasna ploča, su</w:t>
      </w:r>
      <w:r w:rsidRPr="00D8252D" w:rsidR="00B831FF">
        <w:rPr>
          <w:rFonts w:ascii="Arial" w:hAnsi="Arial" w:cs="Arial"/>
          <w:szCs w:val="24"/>
        </w:rPr>
        <w:t>kladno članku 33. stavku 3 SZ-a.</w:t>
      </w:r>
    </w:p>
    <w:p w:rsidRPr="00D8252D" w:rsidR="0080539F" w:rsidP="00966D3F" w:rsidRDefault="0080539F" w14:paraId="20145796" w14:textId="6020015D">
      <w:pPr>
        <w:pStyle w:val="Tijeloteksta"/>
        <w:rPr>
          <w:rFonts w:ascii="Arial" w:hAnsi="Arial" w:cs="Arial"/>
          <w:szCs w:val="24"/>
        </w:rPr>
      </w:pPr>
    </w:p>
    <w:p w:rsidRPr="00D8252D" w:rsidR="00896318" w:rsidP="00896318" w:rsidRDefault="00896318" w14:paraId="7D8E0662" w14:textId="5AFA45C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</w:t>
      </w:r>
      <w:r w:rsidR="00BF31BB">
        <w:rPr>
          <w:rFonts w:ascii="Arial" w:hAnsi="Arial" w:cs="Arial"/>
          <w:szCs w:val="24"/>
        </w:rPr>
        <w:t>20</w:t>
      </w:r>
      <w:r w:rsidRPr="00D8252D">
        <w:rPr>
          <w:rFonts w:ascii="Arial" w:hAnsi="Arial" w:cs="Arial"/>
          <w:szCs w:val="24"/>
        </w:rPr>
        <w:t>15, 104/</w:t>
      </w:r>
      <w:r w:rsidR="00BF31BB">
        <w:rPr>
          <w:rFonts w:ascii="Arial" w:hAnsi="Arial" w:cs="Arial"/>
          <w:szCs w:val="24"/>
        </w:rPr>
        <w:t>20</w:t>
      </w:r>
      <w:r w:rsidRPr="00D8252D">
        <w:rPr>
          <w:rFonts w:ascii="Arial" w:hAnsi="Arial" w:cs="Arial"/>
          <w:szCs w:val="24"/>
        </w:rPr>
        <w:t>17</w:t>
      </w:r>
      <w:r w:rsidRPr="00D8252D" w:rsidR="00624070">
        <w:rPr>
          <w:rFonts w:ascii="Arial" w:hAnsi="Arial" w:cs="Arial"/>
          <w:szCs w:val="24"/>
        </w:rPr>
        <w:t>, 36/</w:t>
      </w:r>
      <w:r w:rsidR="00BF31BB">
        <w:rPr>
          <w:rFonts w:ascii="Arial" w:hAnsi="Arial" w:cs="Arial"/>
          <w:szCs w:val="24"/>
        </w:rPr>
        <w:t>20</w:t>
      </w:r>
      <w:r w:rsidRPr="00D8252D" w:rsidR="00624070">
        <w:rPr>
          <w:rFonts w:ascii="Arial" w:hAnsi="Arial" w:cs="Arial"/>
          <w:szCs w:val="24"/>
        </w:rPr>
        <w:t>22</w:t>
      </w:r>
      <w:r w:rsidRPr="00D8252D" w:rsidR="00AB4E20">
        <w:rPr>
          <w:rFonts w:ascii="Arial" w:hAnsi="Arial" w:cs="Arial"/>
          <w:szCs w:val="24"/>
        </w:rPr>
        <w:t>, 27/</w:t>
      </w:r>
      <w:r w:rsidR="00BF31BB">
        <w:rPr>
          <w:rFonts w:ascii="Arial" w:hAnsi="Arial" w:cs="Arial"/>
          <w:szCs w:val="24"/>
        </w:rPr>
        <w:t>20</w:t>
      </w:r>
      <w:r w:rsidRPr="00D8252D" w:rsidR="00AB4E20">
        <w:rPr>
          <w:rFonts w:ascii="Arial" w:hAnsi="Arial" w:cs="Arial"/>
          <w:szCs w:val="24"/>
        </w:rPr>
        <w:t>24</w:t>
      </w:r>
      <w:r w:rsidRPr="00D8252D" w:rsidR="0031223B">
        <w:rPr>
          <w:rFonts w:ascii="Arial" w:hAnsi="Arial" w:cs="Arial"/>
          <w:szCs w:val="24"/>
        </w:rPr>
        <w:t>).</w:t>
      </w:r>
    </w:p>
    <w:p w:rsidRPr="00D8252D" w:rsidR="00896318" w:rsidP="00425591" w:rsidRDefault="00896318" w14:paraId="1E55719E" w14:textId="5643C6E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D8252D" w:rsidR="00896318" w:rsidP="00896318" w:rsidRDefault="0045154D" w14:paraId="4EF47943" w14:textId="7712AF35">
      <w:pPr>
        <w:pStyle w:val="Uvuenotijeloteksta"/>
        <w:rPr>
          <w:rFonts w:ascii="Arial" w:hAnsi="Arial" w:cs="Arial"/>
          <w:b w:val="false"/>
          <w:szCs w:val="24"/>
        </w:rPr>
      </w:pPr>
      <w:r w:rsidRPr="00D8252D">
        <w:rPr>
          <w:rFonts w:ascii="Arial" w:hAnsi="Arial" w:cs="Arial"/>
          <w:b w:val="false"/>
          <w:szCs w:val="24"/>
        </w:rPr>
        <w:t>O</w:t>
      </w:r>
      <w:r w:rsidRPr="00D8252D" w:rsidR="00EC6C4C">
        <w:rPr>
          <w:rFonts w:ascii="Arial" w:hAnsi="Arial" w:cs="Arial"/>
          <w:b w:val="false"/>
          <w:szCs w:val="24"/>
        </w:rPr>
        <w:t xml:space="preserve">čitovanje povjerenika o prijavljenim </w:t>
      </w:r>
      <w:r w:rsidRPr="00D8252D" w:rsidR="00550E70">
        <w:rPr>
          <w:rFonts w:ascii="Arial" w:hAnsi="Arial" w:cs="Arial"/>
          <w:b w:val="false"/>
          <w:szCs w:val="24"/>
        </w:rPr>
        <w:t xml:space="preserve">tražbinama objavljeno je dana </w:t>
      </w:r>
      <w:r w:rsidR="006A10B7">
        <w:rPr>
          <w:rFonts w:ascii="Arial" w:hAnsi="Arial" w:cs="Arial"/>
          <w:b w:val="false"/>
          <w:szCs w:val="24"/>
        </w:rPr>
        <w:t>19. svibnja</w:t>
      </w:r>
      <w:r w:rsidR="00610422">
        <w:rPr>
          <w:rFonts w:ascii="Arial" w:hAnsi="Arial" w:cs="Arial"/>
          <w:b w:val="false"/>
          <w:szCs w:val="24"/>
        </w:rPr>
        <w:t xml:space="preserve"> 2025. </w:t>
      </w:r>
    </w:p>
    <w:p w:rsidR="00E5347A" w:rsidP="00E5347A" w:rsidRDefault="00E5347A" w14:paraId="19A10DE4" w14:textId="2AFF460C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E5347A" w:rsidP="00E5347A" w:rsidRDefault="00E5347A" w14:paraId="1E2EF7BA" w14:textId="2A4A9A1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Očitovanje dužnika o prijavljenim tražbinama objavljeno je dana </w:t>
      </w:r>
      <w:r w:rsidR="006A10B7">
        <w:rPr>
          <w:rFonts w:ascii="Arial" w:hAnsi="Arial" w:cs="Arial"/>
          <w:szCs w:val="24"/>
        </w:rPr>
        <w:t>19. svibnja</w:t>
      </w:r>
      <w:r>
        <w:rPr>
          <w:rFonts w:ascii="Arial" w:hAnsi="Arial" w:cs="Arial"/>
          <w:szCs w:val="24"/>
        </w:rPr>
        <w:t xml:space="preserve"> 2025. </w:t>
      </w:r>
    </w:p>
    <w:p w:rsidRPr="00D8252D" w:rsidR="00E5347A" w:rsidP="00E5347A" w:rsidRDefault="00E5347A" w14:paraId="12D82F1A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D8252D" w:rsidR="00896318" w:rsidP="00896318" w:rsidRDefault="00896318" w14:paraId="1CCC1122" w14:textId="024F6B6B">
      <w:pPr>
        <w:pStyle w:val="Zaglavlje"/>
        <w:jc w:val="both"/>
        <w:rPr>
          <w:rFonts w:ascii="Arial" w:hAnsi="Arial" w:cs="Arial"/>
          <w:b/>
          <w:szCs w:val="24"/>
        </w:rPr>
      </w:pPr>
      <w:r w:rsidRPr="00D8252D">
        <w:rPr>
          <w:rFonts w:ascii="Arial" w:hAnsi="Arial" w:cs="Arial"/>
          <w:szCs w:val="24"/>
        </w:rPr>
        <w:t xml:space="preserve">             Utvrđuje se da je zadnji dan roka za prijavu tražbine bio</w:t>
      </w:r>
      <w:r w:rsidR="003342D9">
        <w:rPr>
          <w:rFonts w:ascii="Arial" w:hAnsi="Arial" w:cs="Arial"/>
          <w:szCs w:val="24"/>
        </w:rPr>
        <w:t xml:space="preserve"> </w:t>
      </w:r>
      <w:r w:rsidRPr="00FB4162" w:rsidR="00FB4162">
        <w:rPr>
          <w:rFonts w:ascii="Arial" w:hAnsi="Arial" w:cs="Arial"/>
          <w:szCs w:val="24"/>
        </w:rPr>
        <w:t xml:space="preserve">4. travnja </w:t>
      </w:r>
      <w:r w:rsidRPr="00FB4162" w:rsidR="003342D9">
        <w:rPr>
          <w:rFonts w:ascii="Arial" w:hAnsi="Arial" w:cs="Arial"/>
          <w:szCs w:val="24"/>
        </w:rPr>
        <w:t xml:space="preserve"> </w:t>
      </w:r>
      <w:r w:rsidR="00610422">
        <w:rPr>
          <w:rFonts w:ascii="Arial" w:hAnsi="Arial" w:cs="Arial"/>
          <w:szCs w:val="24"/>
        </w:rPr>
        <w:t>2025</w:t>
      </w:r>
      <w:r w:rsidR="003342D9">
        <w:rPr>
          <w:rFonts w:ascii="Arial" w:hAnsi="Arial" w:cs="Arial"/>
          <w:szCs w:val="24"/>
        </w:rPr>
        <w:t>.,</w:t>
      </w:r>
      <w:r w:rsidRPr="00D8252D">
        <w:rPr>
          <w:rFonts w:ascii="Arial" w:hAnsi="Arial" w:cs="Arial"/>
          <w:szCs w:val="24"/>
        </w:rPr>
        <w:t xml:space="preserve"> a zadnji dan roka za očitovanje po prijavljenim tražbinama dužnika i povjerenika bio je</w:t>
      </w:r>
      <w:r w:rsidRPr="00D8252D" w:rsidR="00385F6C">
        <w:rPr>
          <w:rFonts w:ascii="Arial" w:hAnsi="Arial" w:cs="Arial"/>
          <w:szCs w:val="24"/>
        </w:rPr>
        <w:t xml:space="preserve"> </w:t>
      </w:r>
      <w:r w:rsidRPr="009E482E" w:rsidR="009E482E">
        <w:rPr>
          <w:rFonts w:ascii="Arial" w:hAnsi="Arial" w:cs="Arial"/>
          <w:szCs w:val="24"/>
        </w:rPr>
        <w:t xml:space="preserve">7. svibnja </w:t>
      </w:r>
      <w:r w:rsidR="00610422">
        <w:rPr>
          <w:rFonts w:ascii="Arial" w:hAnsi="Arial" w:cs="Arial"/>
          <w:szCs w:val="24"/>
        </w:rPr>
        <w:t>2025</w:t>
      </w:r>
      <w:r w:rsidRPr="00D8252D" w:rsidR="00385F6C">
        <w:rPr>
          <w:rFonts w:ascii="Arial" w:hAnsi="Arial" w:cs="Arial"/>
          <w:szCs w:val="24"/>
        </w:rPr>
        <w:t>.</w:t>
      </w:r>
    </w:p>
    <w:p w:rsidRPr="00D8252D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 w:rsidRPr="00D8252D">
        <w:rPr>
          <w:rFonts w:ascii="Arial" w:hAnsi="Arial" w:cs="Arial"/>
          <w:b/>
          <w:szCs w:val="24"/>
        </w:rPr>
        <w:tab/>
      </w:r>
    </w:p>
    <w:p w:rsidRPr="00D8252D" w:rsidR="00896318" w:rsidP="00896318" w:rsidRDefault="00896318" w14:paraId="099702AA" w14:textId="10E140F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lastRenderedPageBreak/>
        <w:t>Zadnji dan roka vjerovnicima za očitovanje i osporavanje tražbina</w:t>
      </w:r>
      <w:r w:rsidRPr="00D8252D" w:rsidR="00283E81">
        <w:rPr>
          <w:rFonts w:ascii="Arial" w:hAnsi="Arial" w:cs="Arial"/>
          <w:szCs w:val="24"/>
        </w:rPr>
        <w:t xml:space="preserve"> bio</w:t>
      </w:r>
      <w:r w:rsidRPr="00D8252D" w:rsidR="00116283">
        <w:rPr>
          <w:rFonts w:ascii="Arial" w:hAnsi="Arial" w:cs="Arial"/>
          <w:szCs w:val="24"/>
        </w:rPr>
        <w:t xml:space="preserve"> </w:t>
      </w:r>
      <w:r w:rsidR="00986337">
        <w:rPr>
          <w:rFonts w:ascii="Arial" w:hAnsi="Arial" w:cs="Arial"/>
          <w:szCs w:val="24"/>
        </w:rPr>
        <w:t>je</w:t>
      </w:r>
      <w:r w:rsidR="00533185">
        <w:rPr>
          <w:rFonts w:ascii="Arial" w:hAnsi="Arial" w:cs="Arial"/>
          <w:szCs w:val="24"/>
        </w:rPr>
        <w:t xml:space="preserve"> </w:t>
      </w:r>
      <w:r w:rsidR="00D10E93">
        <w:rPr>
          <w:rFonts w:ascii="Arial" w:hAnsi="Arial" w:cs="Arial"/>
          <w:szCs w:val="24"/>
        </w:rPr>
        <w:t xml:space="preserve">3. lipnja </w:t>
      </w:r>
      <w:r w:rsidR="003342D9">
        <w:rPr>
          <w:rFonts w:ascii="Arial" w:hAnsi="Arial" w:cs="Arial"/>
          <w:szCs w:val="24"/>
        </w:rPr>
        <w:t>2025.</w:t>
      </w:r>
      <w:r w:rsidRPr="00D8252D" w:rsidR="007507D7">
        <w:rPr>
          <w:rFonts w:ascii="Arial" w:hAnsi="Arial" w:cs="Arial"/>
          <w:szCs w:val="24"/>
        </w:rPr>
        <w:t>– osporavanja nema.</w:t>
      </w:r>
    </w:p>
    <w:p w:rsidRPr="00D8252D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Cs w:val="24"/>
        </w:rPr>
      </w:pPr>
    </w:p>
    <w:p w:rsidRPr="00D8252D" w:rsidR="00896318" w:rsidP="00896318" w:rsidRDefault="00896318" w14:paraId="24A9DA9A" w14:textId="3AC83C29">
      <w:pPr>
        <w:pStyle w:val="Uvuenotijeloteksta"/>
        <w:rPr>
          <w:rFonts w:ascii="Arial" w:hAnsi="Arial" w:cs="Arial"/>
          <w:b w:val="false"/>
          <w:szCs w:val="24"/>
        </w:rPr>
      </w:pPr>
      <w:r w:rsidRPr="00D8252D">
        <w:rPr>
          <w:rFonts w:ascii="Arial" w:hAnsi="Arial" w:cs="Arial"/>
          <w:b w:val="false"/>
          <w:szCs w:val="24"/>
        </w:rPr>
        <w:t>FINA je objavil</w:t>
      </w:r>
      <w:r w:rsidRPr="00D8252D" w:rsidR="00052F03">
        <w:rPr>
          <w:rFonts w:ascii="Arial" w:hAnsi="Arial" w:cs="Arial"/>
          <w:b w:val="false"/>
          <w:szCs w:val="24"/>
        </w:rPr>
        <w:t xml:space="preserve">a TABLICE PRIJAVLJENIH TRAŽBINA </w:t>
      </w:r>
      <w:r w:rsidR="006A10B7">
        <w:rPr>
          <w:rFonts w:ascii="Arial" w:hAnsi="Arial" w:cs="Arial"/>
          <w:b w:val="false"/>
          <w:szCs w:val="24"/>
        </w:rPr>
        <w:t>7. travnja</w:t>
      </w:r>
      <w:r w:rsidR="00762E1A">
        <w:rPr>
          <w:rFonts w:ascii="Arial" w:hAnsi="Arial" w:cs="Arial"/>
          <w:b w:val="false"/>
          <w:szCs w:val="24"/>
        </w:rPr>
        <w:t xml:space="preserve"> 2025</w:t>
      </w:r>
      <w:r w:rsidRPr="00D8252D" w:rsidR="00711739">
        <w:rPr>
          <w:rFonts w:ascii="Arial" w:hAnsi="Arial" w:cs="Arial"/>
          <w:b w:val="false"/>
          <w:szCs w:val="24"/>
        </w:rPr>
        <w:t>.</w:t>
      </w:r>
      <w:r w:rsidR="00D10E93">
        <w:rPr>
          <w:rFonts w:ascii="Arial" w:hAnsi="Arial" w:cs="Arial"/>
          <w:b w:val="false"/>
          <w:szCs w:val="24"/>
        </w:rPr>
        <w:t xml:space="preserve"> </w:t>
      </w:r>
      <w:r w:rsidR="009555F7">
        <w:rPr>
          <w:rFonts w:ascii="Arial" w:hAnsi="Arial" w:cs="Arial"/>
          <w:b w:val="false"/>
          <w:szCs w:val="24"/>
        </w:rPr>
        <w:t>– osporavanja nema</w:t>
      </w:r>
      <w:r w:rsidR="003C07EE">
        <w:rPr>
          <w:rFonts w:ascii="Arial" w:hAnsi="Arial" w:cs="Arial"/>
          <w:b w:val="false"/>
          <w:szCs w:val="24"/>
        </w:rPr>
        <w:t xml:space="preserve"> </w:t>
      </w:r>
    </w:p>
    <w:p w:rsidRPr="00D8252D" w:rsidR="00803E34" w:rsidP="00896318" w:rsidRDefault="00803E34" w14:paraId="35B3A3DC" w14:textId="561EFE20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D8252D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b/>
          <w:szCs w:val="24"/>
        </w:rPr>
        <w:tab/>
      </w:r>
      <w:r w:rsidRPr="00D8252D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D8252D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D8252D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Pr="00D8252D" w:rsidR="00E733DF">
        <w:rPr>
          <w:rFonts w:ascii="Arial" w:hAnsi="Arial" w:cs="Arial"/>
          <w:szCs w:val="24"/>
        </w:rPr>
        <w:t xml:space="preserve">zapisnika, </w:t>
      </w:r>
      <w:r w:rsidRPr="00D8252D"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D8252D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Pr="00D8252D"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Pr="00D8252D" w:rsidR="00FC684D">
        <w:rPr>
          <w:rFonts w:ascii="Arial" w:hAnsi="Arial" w:cs="Arial"/>
          <w:szCs w:val="24"/>
        </w:rPr>
        <w:t xml:space="preserve"> </w:t>
      </w:r>
    </w:p>
    <w:p w:rsidRPr="00D8252D"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Pr="00D8252D" w:rsidR="00BF7C80" w:rsidP="00DD4309" w:rsidRDefault="00DD4309" w14:paraId="681E16D4" w14:textId="4DC5A503">
      <w:pPr>
        <w:pStyle w:val="Tijeloteksta"/>
        <w:ind w:firstLine="70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Tražbina</w:t>
      </w:r>
      <w:r w:rsidRPr="00D8252D" w:rsidR="000D1896">
        <w:rPr>
          <w:rFonts w:ascii="Arial" w:hAnsi="Arial" w:cs="Arial"/>
          <w:szCs w:val="24"/>
        </w:rPr>
        <w:t xml:space="preserve"> drugih</w:t>
      </w:r>
      <w:r w:rsidRPr="00D8252D" w:rsidR="00D36AF9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vjerovnika koje su osporavali vjerovnici nema.</w:t>
      </w:r>
    </w:p>
    <w:p w:rsidRPr="00D8252D" w:rsidR="00DD4309" w:rsidP="00DD4309" w:rsidRDefault="00DD4309" w14:paraId="32583F6E" w14:textId="77777777">
      <w:pPr>
        <w:pStyle w:val="Tijeloteksta"/>
        <w:ind w:firstLine="708"/>
        <w:rPr>
          <w:rFonts w:ascii="Arial" w:hAnsi="Arial" w:cs="Arial"/>
          <w:szCs w:val="24"/>
        </w:rPr>
      </w:pPr>
    </w:p>
    <w:p w:rsidRPr="00D8252D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b/>
          <w:szCs w:val="24"/>
        </w:rPr>
        <w:tab/>
      </w:r>
      <w:r w:rsidRPr="00D8252D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D8252D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D8252D" w:rsidR="00896318" w:rsidP="005B515A" w:rsidRDefault="00896318" w14:paraId="7185131A" w14:textId="677403FD">
      <w:pPr>
        <w:pStyle w:val="Tijeloteksta-uvlaka2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Razlučna i izlučna prava, nisu predmet ispitivanja (čl. 46. st. 3. SZ-a), a razlučnih vjerovnika, prema izvješću povjerenika </w:t>
      </w:r>
      <w:r w:rsidRPr="00D8252D" w:rsidR="007D70AA">
        <w:rPr>
          <w:rFonts w:ascii="Arial" w:hAnsi="Arial" w:cs="Arial"/>
          <w:szCs w:val="24"/>
        </w:rPr>
        <w:t>ima</w:t>
      </w:r>
      <w:r w:rsidR="00D27D00">
        <w:rPr>
          <w:rFonts w:ascii="Arial" w:hAnsi="Arial" w:cs="Arial"/>
          <w:szCs w:val="24"/>
        </w:rPr>
        <w:t xml:space="preserve">, dok nema </w:t>
      </w:r>
      <w:r w:rsidRPr="00D8252D">
        <w:rPr>
          <w:rFonts w:ascii="Arial" w:hAnsi="Arial" w:cs="Arial"/>
          <w:szCs w:val="24"/>
        </w:rPr>
        <w:t xml:space="preserve"> izlučnih vjerovnika. </w:t>
      </w:r>
      <w:r w:rsidRPr="00D8252D" w:rsidR="0008342E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 xml:space="preserve"> </w:t>
      </w:r>
    </w:p>
    <w:p w:rsidRPr="00D8252D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D8252D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D8252D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D8252D">
        <w:rPr>
          <w:rFonts w:ascii="Arial" w:hAnsi="Arial" w:cs="Arial"/>
          <w:b/>
          <w:szCs w:val="24"/>
        </w:rPr>
        <w:tab/>
        <w:t xml:space="preserve">  </w:t>
      </w:r>
    </w:p>
    <w:p w:rsidRPr="00D8252D"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b/>
          <w:szCs w:val="24"/>
        </w:rPr>
        <w:t xml:space="preserve"> </w:t>
      </w:r>
      <w:r w:rsidRPr="00D8252D">
        <w:rPr>
          <w:rFonts w:ascii="Arial" w:hAnsi="Arial" w:cs="Arial"/>
          <w:b/>
          <w:szCs w:val="24"/>
        </w:rPr>
        <w:tab/>
      </w:r>
      <w:r w:rsidRPr="00D8252D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Pr="00D8252D"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40247D" w:rsidP="007A3311" w:rsidRDefault="003F27DA" w14:paraId="7CACA5D1" w14:textId="4E9494DC">
      <w:pPr>
        <w:ind w:firstLine="70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Utvrđuje se da niže navedene prijave tražbina nije osporio dužnik, povjerenik ili vjerovnik te se temeljem članka 47. SZ-a utvrđenim smatraju slijedeće tražbine:</w:t>
      </w: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733"/>
        <w:gridCol w:w="1585"/>
        <w:gridCol w:w="1287"/>
        <w:gridCol w:w="1218"/>
        <w:gridCol w:w="1131"/>
        <w:gridCol w:w="1156"/>
        <w:gridCol w:w="1060"/>
        <w:gridCol w:w="890"/>
      </w:tblGrid>
      <w:tr w:rsidRPr="00FD13E9" w:rsidR="00276D9C" w:rsidTr="00276D9C" w14:paraId="422AA696" w14:textId="77777777">
        <w:trPr>
          <w:trHeight w:val="1264"/>
        </w:trPr>
        <w:tc>
          <w:tcPr>
            <w:tcW w:w="405" w:type="pct"/>
            <w:tcBorders>
              <w:left w:val="single" w:color="auto" w:sz="4" w:space="0"/>
            </w:tcBorders>
          </w:tcPr>
          <w:p w:rsidRPr="00FD13E9" w:rsidR="005D077F" w:rsidP="00295135" w:rsidRDefault="005D077F" w14:paraId="5FFD8845" w14:textId="77777777">
            <w:pPr>
              <w:pStyle w:val="TableParagraph"/>
              <w:spacing w:before="41"/>
              <w:ind w:left="-15" w:firstLine="12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 xml:space="preserve">Redni </w:t>
            </w:r>
            <w:r w:rsidRPr="00FD13E9">
              <w:rPr>
                <w:rFonts w:ascii="Arial" w:hAnsi="Arial" w:cs="Arial"/>
                <w:spacing w:val="-4"/>
                <w:sz w:val="16"/>
                <w:szCs w:val="16"/>
              </w:rPr>
              <w:t xml:space="preserve">broj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ijavljene ažbine</w:t>
            </w:r>
          </w:p>
        </w:tc>
        <w:tc>
          <w:tcPr>
            <w:tcW w:w="875" w:type="pct"/>
          </w:tcPr>
          <w:p w:rsidRPr="00FD13E9" w:rsidR="005D077F" w:rsidP="00295135" w:rsidRDefault="005D077F" w14:paraId="1C6198AF" w14:textId="77777777">
            <w:pPr>
              <w:pStyle w:val="TableParagraph"/>
              <w:spacing w:before="1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Ime</w:t>
            </w:r>
            <w:r w:rsidRPr="00FD13E9">
              <w:rPr>
                <w:rFonts w:ascii="Arial" w:hAnsi="Arial" w:cs="Arial"/>
                <w:spacing w:val="-13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>i</w:t>
            </w:r>
            <w:r w:rsidRPr="00FD13E9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>prezime</w:t>
            </w:r>
            <w:r w:rsidRPr="00FD13E9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>/ tvrtka</w:t>
            </w:r>
            <w:r w:rsidRPr="00FD13E9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 xml:space="preserve">ili naziv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710" w:type="pct"/>
          </w:tcPr>
          <w:p w:rsidRPr="00FD13E9" w:rsidR="005D077F" w:rsidP="00295135" w:rsidRDefault="005D077F" w14:paraId="672B2E57" w14:textId="77777777">
            <w:pPr>
              <w:pStyle w:val="TableParagraph"/>
              <w:spacing w:before="4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7E9DA55B" w14:textId="77777777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5"/>
                <w:sz w:val="16"/>
                <w:szCs w:val="16"/>
              </w:rPr>
              <w:t>OIB</w:t>
            </w:r>
          </w:p>
          <w:p w:rsidRPr="00FD13E9" w:rsidR="005D077F" w:rsidP="00295135" w:rsidRDefault="005D077F" w14:paraId="00DD8787" w14:textId="77777777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672" w:type="pct"/>
          </w:tcPr>
          <w:p w:rsidRPr="00FD13E9" w:rsidR="005D077F" w:rsidP="00295135" w:rsidRDefault="005D077F" w14:paraId="4DA4F612" w14:textId="77777777">
            <w:pPr>
              <w:pStyle w:val="TableParagraph"/>
              <w:spacing w:before="178"/>
              <w:ind w:left="254" w:right="252" w:firstLine="9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 xml:space="preserve">Adresa /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sjedište vjerovnika</w:t>
            </w:r>
          </w:p>
        </w:tc>
        <w:tc>
          <w:tcPr>
            <w:tcW w:w="624" w:type="pct"/>
          </w:tcPr>
          <w:p w:rsidRPr="00FD13E9" w:rsidR="005D077F" w:rsidP="00295135" w:rsidRDefault="005D077F" w14:paraId="4C80FAF0" w14:textId="77777777">
            <w:pPr>
              <w:pStyle w:val="TableParagraph"/>
              <w:spacing w:before="43" w:line="237" w:lineRule="auto"/>
              <w:ind w:left="194" w:right="196" w:hanging="3"/>
              <w:jc w:val="center"/>
              <w:rPr>
                <w:rFonts w:ascii="Arial" w:hAnsi="Arial" w:cs="Arial"/>
                <w:position w:val="8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4"/>
                <w:sz w:val="16"/>
                <w:szCs w:val="16"/>
              </w:rPr>
              <w:t xml:space="preserve">Iznos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prijavljene tražbine (EUR)</w:t>
            </w:r>
            <w:hyperlink w:history="true" w:anchor="_bookmark0">
              <w:r w:rsidRPr="00FD13E9">
                <w:rPr>
                  <w:rFonts w:ascii="Arial" w:hAnsi="Arial" w:cs="Arial"/>
                  <w:spacing w:val="-2"/>
                  <w:position w:val="8"/>
                  <w:sz w:val="16"/>
                  <w:szCs w:val="16"/>
                </w:rPr>
                <w:t>1</w:t>
              </w:r>
            </w:hyperlink>
          </w:p>
        </w:tc>
        <w:tc>
          <w:tcPr>
            <w:tcW w:w="638" w:type="pct"/>
          </w:tcPr>
          <w:p w:rsidRPr="00FD13E9" w:rsidR="005D077F" w:rsidP="00295135" w:rsidRDefault="005D077F" w14:paraId="0B27ABCC" w14:textId="77777777">
            <w:pPr>
              <w:pStyle w:val="TableParagraph"/>
              <w:spacing w:before="41"/>
              <w:ind w:left="210" w:right="214" w:firstLine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Pravna osnova prijavljene tražbine</w:t>
            </w:r>
          </w:p>
        </w:tc>
        <w:tc>
          <w:tcPr>
            <w:tcW w:w="585" w:type="pct"/>
          </w:tcPr>
          <w:p w:rsidRPr="00FD13E9" w:rsidR="005D077F" w:rsidP="00295135" w:rsidRDefault="005D077F" w14:paraId="0BF66616" w14:textId="77777777">
            <w:pPr>
              <w:pStyle w:val="TableParagraph"/>
              <w:ind w:left="260" w:firstLine="14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4"/>
                <w:sz w:val="16"/>
                <w:szCs w:val="16"/>
              </w:rPr>
              <w:t xml:space="preserve">Iznos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 xml:space="preserve">priznate </w:t>
            </w:r>
            <w:r w:rsidRPr="00FD13E9">
              <w:rPr>
                <w:rFonts w:ascii="Arial" w:hAnsi="Arial" w:cs="Arial"/>
                <w:spacing w:val="-2"/>
                <w:w w:val="85"/>
                <w:sz w:val="16"/>
                <w:szCs w:val="16"/>
              </w:rPr>
              <w:t>tražbine</w:t>
            </w:r>
          </w:p>
          <w:p w:rsidRPr="00FD13E9" w:rsidR="005D077F" w:rsidP="00295135" w:rsidRDefault="005D077F" w14:paraId="06B71D95" w14:textId="77777777">
            <w:pPr>
              <w:pStyle w:val="TableParagraph"/>
              <w:spacing w:before="79"/>
              <w:ind w:left="356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(EUR)</w:t>
            </w:r>
          </w:p>
        </w:tc>
        <w:tc>
          <w:tcPr>
            <w:tcW w:w="491" w:type="pct"/>
            <w:tcBorders>
              <w:right w:val="single" w:color="auto" w:sz="4" w:space="0"/>
            </w:tcBorders>
          </w:tcPr>
          <w:p w:rsidRPr="00FD13E9" w:rsidR="005D077F" w:rsidP="00295135" w:rsidRDefault="005D077F" w14:paraId="39F68A76" w14:textId="77777777">
            <w:pPr>
              <w:pStyle w:val="TableParagraph"/>
              <w:spacing w:before="41"/>
              <w:ind w:left="319" w:right="-15" w:firstLine="4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 xml:space="preserve">Pravna osnova priznate </w:t>
            </w:r>
            <w:r w:rsidRPr="00FD13E9">
              <w:rPr>
                <w:rFonts w:ascii="Arial" w:hAnsi="Arial" w:cs="Arial"/>
                <w:spacing w:val="-2"/>
                <w:w w:val="85"/>
                <w:sz w:val="16"/>
                <w:szCs w:val="16"/>
              </w:rPr>
              <w:t>tražbine</w:t>
            </w:r>
          </w:p>
        </w:tc>
      </w:tr>
      <w:tr w:rsidRPr="00FD13E9" w:rsidR="00276D9C" w:rsidTr="00276D9C" w14:paraId="0F02980B" w14:textId="77777777">
        <w:trPr>
          <w:trHeight w:val="1619"/>
        </w:trPr>
        <w:tc>
          <w:tcPr>
            <w:tcW w:w="405" w:type="pct"/>
            <w:tcBorders>
              <w:left w:val="single" w:color="auto" w:sz="4" w:space="0"/>
            </w:tcBorders>
          </w:tcPr>
          <w:p w:rsidRPr="00FD13E9" w:rsidR="005D077F" w:rsidP="00295135" w:rsidRDefault="005D077F" w14:paraId="0DCDD37F" w14:textId="77777777">
            <w:pPr>
              <w:pStyle w:val="TableParagraph"/>
              <w:spacing w:before="7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2C375BA5" w14:textId="77777777">
            <w:pPr>
              <w:pStyle w:val="TableParagraph"/>
              <w:ind w:left="21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5"/>
                <w:sz w:val="16"/>
                <w:szCs w:val="16"/>
              </w:rPr>
              <w:t>1.</w:t>
            </w:r>
          </w:p>
        </w:tc>
        <w:tc>
          <w:tcPr>
            <w:tcW w:w="875" w:type="pct"/>
          </w:tcPr>
          <w:p w:rsidRPr="00FD13E9" w:rsidR="005D077F" w:rsidP="00295135" w:rsidRDefault="005D077F" w14:paraId="62C39EBC" w14:textId="77777777">
            <w:pPr>
              <w:pStyle w:val="TableParagraph"/>
              <w:spacing w:before="10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05AD6B51" w14:textId="77777777">
            <w:pPr>
              <w:pStyle w:val="TableParagraph"/>
              <w:spacing w:before="1"/>
              <w:ind w:left="103" w:right="12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 xml:space="preserve">RH Ministarstvo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financija</w:t>
            </w:r>
            <w:r w:rsidRPr="00FD13E9">
              <w:rPr>
                <w:rFonts w:ascii="Arial" w:hAnsi="Arial" w:cs="Arial"/>
                <w:spacing w:val="80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pacing w:val="-6"/>
                <w:sz w:val="16"/>
                <w:szCs w:val="16"/>
              </w:rPr>
              <w:t>zastupano</w:t>
            </w:r>
            <w:r w:rsidRPr="00FD13E9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pacing w:val="-6"/>
                <w:sz w:val="16"/>
                <w:szCs w:val="16"/>
              </w:rPr>
              <w:t>po</w:t>
            </w:r>
            <w:r w:rsidRPr="00FD13E9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pacing w:val="-6"/>
                <w:sz w:val="16"/>
                <w:szCs w:val="16"/>
              </w:rPr>
              <w:t xml:space="preserve">ŽDO </w:t>
            </w:r>
            <w:r w:rsidRPr="00FD13E9">
              <w:rPr>
                <w:rFonts w:ascii="Arial" w:hAnsi="Arial" w:cs="Arial"/>
                <w:sz w:val="16"/>
                <w:szCs w:val="16"/>
              </w:rPr>
              <w:t>u Karlovcu</w:t>
            </w:r>
          </w:p>
        </w:tc>
        <w:tc>
          <w:tcPr>
            <w:tcW w:w="710" w:type="pct"/>
          </w:tcPr>
          <w:p w:rsidRPr="00FD13E9" w:rsidR="005D077F" w:rsidP="00295135" w:rsidRDefault="005D077F" w14:paraId="68FAADC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73EABE8E" w14:textId="77777777">
            <w:pPr>
              <w:pStyle w:val="TableParagraph"/>
              <w:spacing w:before="13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0F9D3E0E" w14:textId="77777777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18683136487</w:t>
            </w:r>
          </w:p>
        </w:tc>
        <w:tc>
          <w:tcPr>
            <w:tcW w:w="672" w:type="pct"/>
          </w:tcPr>
          <w:p w:rsidRPr="00FD13E9" w:rsidR="005D077F" w:rsidP="00295135" w:rsidRDefault="005D077F" w14:paraId="1E626B4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40BAC54F" w14:textId="77777777">
            <w:pPr>
              <w:pStyle w:val="TableParagraph"/>
              <w:spacing w:before="12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58302FDB" w14:textId="77777777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4"/>
                <w:sz w:val="16"/>
                <w:szCs w:val="16"/>
              </w:rPr>
              <w:t>Katančićeva</w:t>
            </w:r>
          </w:p>
          <w:p w:rsidRPr="00FD13E9" w:rsidR="005D077F" w:rsidP="00295135" w:rsidRDefault="005D077F" w14:paraId="4BA8BB53" w14:textId="77777777">
            <w:pPr>
              <w:pStyle w:val="TableParagraph"/>
              <w:spacing w:before="1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4,</w:t>
            </w:r>
            <w:r w:rsidRPr="00FD13E9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624" w:type="pct"/>
          </w:tcPr>
          <w:p w:rsidRPr="00FD13E9" w:rsidR="005D077F" w:rsidP="00295135" w:rsidRDefault="005D077F" w14:paraId="2327460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34B66372" w14:textId="77777777">
            <w:pPr>
              <w:pStyle w:val="TableParagraph"/>
              <w:spacing w:before="16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5411CB47" w14:textId="77777777">
            <w:pPr>
              <w:pStyle w:val="TableParagraph"/>
              <w:ind w:left="235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29.940,46</w:t>
            </w:r>
          </w:p>
        </w:tc>
        <w:tc>
          <w:tcPr>
            <w:tcW w:w="638" w:type="pct"/>
          </w:tcPr>
          <w:p w:rsidRPr="00FD13E9" w:rsidR="005D077F" w:rsidP="00295135" w:rsidRDefault="005D077F" w14:paraId="49B04BD8" w14:textId="77777777">
            <w:pPr>
              <w:pStyle w:val="TableParagraph"/>
              <w:spacing w:before="7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0B5A6A46" w14:textId="77777777">
            <w:pPr>
              <w:pStyle w:val="TableParagraph"/>
              <w:ind w:left="100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 xml:space="preserve">PDV, </w:t>
            </w:r>
            <w:r w:rsidRPr="00FD13E9">
              <w:rPr>
                <w:rFonts w:ascii="Arial" w:hAnsi="Arial" w:cs="Arial"/>
                <w:spacing w:val="-5"/>
                <w:sz w:val="16"/>
                <w:szCs w:val="16"/>
              </w:rPr>
              <w:t>PD,</w:t>
            </w:r>
          </w:p>
          <w:p w:rsidRPr="00FD13E9" w:rsidR="005D077F" w:rsidP="00295135" w:rsidRDefault="005D077F" w14:paraId="26ABB9E0" w14:textId="77777777">
            <w:pPr>
              <w:pStyle w:val="TableParagraph"/>
              <w:ind w:left="100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doprinos</w:t>
            </w:r>
          </w:p>
          <w:p w:rsidRPr="00FD13E9" w:rsidR="005D077F" w:rsidP="00295135" w:rsidRDefault="005D077F" w14:paraId="250693EE" w14:textId="77777777">
            <w:pPr>
              <w:pStyle w:val="TableParagraph"/>
              <w:ind w:left="100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5"/>
                <w:sz w:val="16"/>
                <w:szCs w:val="16"/>
              </w:rPr>
              <w:t>ZO</w:t>
            </w:r>
          </w:p>
        </w:tc>
        <w:tc>
          <w:tcPr>
            <w:tcW w:w="585" w:type="pct"/>
          </w:tcPr>
          <w:p w:rsidRPr="00FD13E9" w:rsidR="005D077F" w:rsidP="00295135" w:rsidRDefault="005D077F" w14:paraId="0865C4DE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433E1CFD" w14:textId="77777777">
            <w:pPr>
              <w:pStyle w:val="TableParagraph"/>
              <w:spacing w:before="16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40EAF36C" w14:textId="77777777">
            <w:pPr>
              <w:pStyle w:val="TableParagraph"/>
              <w:ind w:left="102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29.940,46</w:t>
            </w:r>
          </w:p>
        </w:tc>
        <w:tc>
          <w:tcPr>
            <w:tcW w:w="491" w:type="pct"/>
            <w:tcBorders>
              <w:right w:val="single" w:color="auto" w:sz="4" w:space="0"/>
            </w:tcBorders>
          </w:tcPr>
          <w:p w:rsidRPr="00FD13E9" w:rsidR="005D077F" w:rsidP="00295135" w:rsidRDefault="005D077F" w14:paraId="10894417" w14:textId="77777777">
            <w:pPr>
              <w:pStyle w:val="TableParagraph"/>
              <w:spacing w:before="7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7D05CF43" w14:textId="77777777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 xml:space="preserve">PDV, </w:t>
            </w:r>
            <w:r w:rsidRPr="00FD13E9">
              <w:rPr>
                <w:rFonts w:ascii="Arial" w:hAnsi="Arial" w:cs="Arial"/>
                <w:spacing w:val="-5"/>
                <w:sz w:val="16"/>
                <w:szCs w:val="16"/>
              </w:rPr>
              <w:t>PD,</w:t>
            </w:r>
          </w:p>
          <w:p w:rsidRPr="00FD13E9" w:rsidR="005D077F" w:rsidP="00295135" w:rsidRDefault="005D077F" w14:paraId="62ED4449" w14:textId="77777777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doprinos</w:t>
            </w:r>
          </w:p>
          <w:p w:rsidRPr="00FD13E9" w:rsidR="005D077F" w:rsidP="00295135" w:rsidRDefault="005D077F" w14:paraId="4361839B" w14:textId="77777777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5"/>
                <w:sz w:val="16"/>
                <w:szCs w:val="16"/>
              </w:rPr>
              <w:t>ZO</w:t>
            </w:r>
          </w:p>
        </w:tc>
      </w:tr>
      <w:tr w:rsidRPr="00FD13E9" w:rsidR="00276D9C" w:rsidTr="00276D9C" w14:paraId="787F01B1" w14:textId="77777777">
        <w:trPr>
          <w:trHeight w:val="906"/>
        </w:trPr>
        <w:tc>
          <w:tcPr>
            <w:tcW w:w="405" w:type="pct"/>
            <w:tcBorders>
              <w:left w:val="single" w:color="auto" w:sz="4" w:space="0"/>
            </w:tcBorders>
          </w:tcPr>
          <w:p w:rsidRPr="00FD13E9" w:rsidR="005D077F" w:rsidP="00295135" w:rsidRDefault="005D077F" w14:paraId="0368292F" w14:textId="77777777">
            <w:pPr>
              <w:pStyle w:val="TableParagraph"/>
              <w:spacing w:before="7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4E00AA98" w14:textId="77777777">
            <w:pPr>
              <w:pStyle w:val="TableParagraph"/>
              <w:ind w:left="21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5"/>
                <w:sz w:val="16"/>
                <w:szCs w:val="16"/>
              </w:rPr>
              <w:t>2.</w:t>
            </w:r>
          </w:p>
        </w:tc>
        <w:tc>
          <w:tcPr>
            <w:tcW w:w="875" w:type="pct"/>
          </w:tcPr>
          <w:p w:rsidRPr="00FD13E9" w:rsidR="005D077F" w:rsidP="00295135" w:rsidRDefault="005D077F" w14:paraId="0A9D5DBE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5221F14D" w14:textId="77777777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HAMAG</w:t>
            </w:r>
            <w:r w:rsidRPr="00FD13E9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BICRO</w:t>
            </w:r>
          </w:p>
        </w:tc>
        <w:tc>
          <w:tcPr>
            <w:tcW w:w="710" w:type="pct"/>
          </w:tcPr>
          <w:p w:rsidRPr="00FD13E9" w:rsidR="005D077F" w:rsidP="00295135" w:rsidRDefault="005D077F" w14:paraId="7B33086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6FD6A47E" w14:textId="77777777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25609559342</w:t>
            </w:r>
          </w:p>
        </w:tc>
        <w:tc>
          <w:tcPr>
            <w:tcW w:w="672" w:type="pct"/>
          </w:tcPr>
          <w:p w:rsidRPr="00FD13E9" w:rsidR="005D077F" w:rsidP="00295135" w:rsidRDefault="005D077F" w14:paraId="18717BD3" w14:textId="77777777">
            <w:pPr>
              <w:pStyle w:val="TableParagraph"/>
              <w:spacing w:before="137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Ksaver</w:t>
            </w:r>
            <w:r w:rsidRPr="00FD13E9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pacing w:val="-4"/>
                <w:sz w:val="16"/>
                <w:szCs w:val="16"/>
              </w:rPr>
              <w:t>208,</w:t>
            </w:r>
          </w:p>
          <w:p w:rsidRPr="00FD13E9" w:rsidR="005D077F" w:rsidP="00295135" w:rsidRDefault="005D077F" w14:paraId="54A7FF7B" w14:textId="77777777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624" w:type="pct"/>
          </w:tcPr>
          <w:p w:rsidRPr="00FD13E9" w:rsidR="005D077F" w:rsidP="00295135" w:rsidRDefault="005D077F" w14:paraId="4C00E381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5924B330" w14:textId="77777777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1.996,08</w:t>
            </w:r>
          </w:p>
        </w:tc>
        <w:tc>
          <w:tcPr>
            <w:tcW w:w="638" w:type="pct"/>
          </w:tcPr>
          <w:p w:rsidRPr="00FD13E9" w:rsidR="005D077F" w:rsidP="00295135" w:rsidRDefault="005D077F" w14:paraId="6FFB24C8" w14:textId="77777777">
            <w:pPr>
              <w:pStyle w:val="TableParagraph"/>
              <w:ind w:left="100" w:right="4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Ugovor</w:t>
            </w:r>
            <w:r w:rsidRPr="00FD13E9">
              <w:rPr>
                <w:rFonts w:ascii="Arial" w:hAnsi="Arial" w:cs="Arial"/>
                <w:spacing w:val="-17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>o zajmu</w:t>
            </w:r>
            <w:r w:rsidRPr="00FD13E9">
              <w:rPr>
                <w:rFonts w:ascii="Arial" w:hAnsi="Arial" w:cs="Arial"/>
                <w:spacing w:val="-17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 xml:space="preserve">br.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68/9090</w:t>
            </w:r>
          </w:p>
        </w:tc>
        <w:tc>
          <w:tcPr>
            <w:tcW w:w="585" w:type="pct"/>
          </w:tcPr>
          <w:p w:rsidRPr="00FD13E9" w:rsidR="005D077F" w:rsidP="00295135" w:rsidRDefault="005D077F" w14:paraId="10BEFF86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0A5D7CB1" w14:textId="77777777">
            <w:pPr>
              <w:pStyle w:val="TableParagraph"/>
              <w:ind w:left="102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1.996,08</w:t>
            </w:r>
          </w:p>
        </w:tc>
        <w:tc>
          <w:tcPr>
            <w:tcW w:w="491" w:type="pct"/>
            <w:tcBorders>
              <w:right w:val="single" w:color="auto" w:sz="4" w:space="0"/>
            </w:tcBorders>
          </w:tcPr>
          <w:p w:rsidRPr="00FD13E9" w:rsidR="005D077F" w:rsidP="00295135" w:rsidRDefault="005D077F" w14:paraId="3F8550F1" w14:textId="77777777">
            <w:pPr>
              <w:pStyle w:val="TableParagraph"/>
              <w:ind w:left="101" w:right="7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Ugovor</w:t>
            </w:r>
            <w:r w:rsidRPr="00FD13E9">
              <w:rPr>
                <w:rFonts w:ascii="Arial" w:hAnsi="Arial" w:cs="Arial"/>
                <w:spacing w:val="-17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>o zajmu</w:t>
            </w:r>
            <w:r w:rsidRPr="00FD13E9">
              <w:rPr>
                <w:rFonts w:ascii="Arial" w:hAnsi="Arial" w:cs="Arial"/>
                <w:spacing w:val="-17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 xml:space="preserve">br.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68/9090</w:t>
            </w:r>
          </w:p>
        </w:tc>
      </w:tr>
      <w:tr w:rsidRPr="00FD13E9" w:rsidR="00276D9C" w:rsidTr="00276D9C" w14:paraId="31F32AD1" w14:textId="77777777">
        <w:trPr>
          <w:trHeight w:val="1185"/>
        </w:trPr>
        <w:tc>
          <w:tcPr>
            <w:tcW w:w="405" w:type="pct"/>
            <w:tcBorders>
              <w:left w:val="single" w:color="auto" w:sz="4" w:space="0"/>
            </w:tcBorders>
          </w:tcPr>
          <w:p w:rsidRPr="00FD13E9" w:rsidR="005D077F" w:rsidP="00295135" w:rsidRDefault="005D077F" w14:paraId="3B70E2D4" w14:textId="77777777">
            <w:pPr>
              <w:pStyle w:val="TableParagraph"/>
              <w:spacing w:before="8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74BABED9" w14:textId="77777777">
            <w:pPr>
              <w:pStyle w:val="TableParagraph"/>
              <w:spacing w:before="1"/>
              <w:ind w:left="21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5"/>
                <w:sz w:val="16"/>
                <w:szCs w:val="16"/>
              </w:rPr>
              <w:t>3.</w:t>
            </w:r>
          </w:p>
        </w:tc>
        <w:tc>
          <w:tcPr>
            <w:tcW w:w="875" w:type="pct"/>
          </w:tcPr>
          <w:p w:rsidRPr="00FD13E9" w:rsidR="005D077F" w:rsidP="00295135" w:rsidRDefault="005D077F" w14:paraId="3B3870E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7F4F7739" w14:textId="77777777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ADDIKO</w:t>
            </w:r>
            <w:r w:rsidRPr="00FD13E9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pacing w:val="-4"/>
                <w:sz w:val="16"/>
                <w:szCs w:val="16"/>
              </w:rPr>
              <w:t>BANK</w:t>
            </w:r>
          </w:p>
          <w:p w:rsidRPr="00FD13E9" w:rsidR="005D077F" w:rsidP="00295135" w:rsidRDefault="005D077F" w14:paraId="269DBFD8" w14:textId="77777777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4"/>
                <w:sz w:val="16"/>
                <w:szCs w:val="16"/>
              </w:rPr>
              <w:t>d.d.</w:t>
            </w:r>
          </w:p>
        </w:tc>
        <w:tc>
          <w:tcPr>
            <w:tcW w:w="710" w:type="pct"/>
          </w:tcPr>
          <w:p w:rsidRPr="00FD13E9" w:rsidR="005D077F" w:rsidP="00295135" w:rsidRDefault="005D077F" w14:paraId="0CD577F2" w14:textId="77777777">
            <w:pPr>
              <w:pStyle w:val="TableParagraph"/>
              <w:spacing w:before="8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74673469" w14:textId="77777777">
            <w:pPr>
              <w:pStyle w:val="TableParagraph"/>
              <w:spacing w:before="1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1403633387</w:t>
            </w:r>
          </w:p>
        </w:tc>
        <w:tc>
          <w:tcPr>
            <w:tcW w:w="672" w:type="pct"/>
          </w:tcPr>
          <w:p w:rsidRPr="00FD13E9" w:rsidR="005D077F" w:rsidP="00295135" w:rsidRDefault="005D077F" w14:paraId="36529482" w14:textId="77777777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 xml:space="preserve">Slavonska </w:t>
            </w:r>
            <w:r w:rsidRPr="00FD13E9">
              <w:rPr>
                <w:rFonts w:ascii="Arial" w:hAnsi="Arial" w:cs="Arial"/>
                <w:sz w:val="16"/>
                <w:szCs w:val="16"/>
              </w:rPr>
              <w:t xml:space="preserve">avenija 6,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624" w:type="pct"/>
          </w:tcPr>
          <w:p w:rsidRPr="00FD13E9" w:rsidR="005D077F" w:rsidP="00295135" w:rsidRDefault="005D077F" w14:paraId="19181C84" w14:textId="77777777">
            <w:pPr>
              <w:pStyle w:val="TableParagraph"/>
              <w:spacing w:before="13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4D0AACE6" w14:textId="77777777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8.016,75</w:t>
            </w:r>
          </w:p>
        </w:tc>
        <w:tc>
          <w:tcPr>
            <w:tcW w:w="638" w:type="pct"/>
          </w:tcPr>
          <w:p w:rsidRPr="00FD13E9" w:rsidR="005D077F" w:rsidP="00295135" w:rsidRDefault="005D077F" w14:paraId="2D97CF32" w14:textId="77777777">
            <w:pPr>
              <w:pStyle w:val="TableParagraph"/>
              <w:ind w:left="100" w:right="152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Ugovor o kreditu</w:t>
            </w:r>
            <w:r w:rsidRPr="00FD13E9">
              <w:rPr>
                <w:rFonts w:ascii="Arial" w:hAnsi="Arial" w:cs="Arial"/>
                <w:spacing w:val="-17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 xml:space="preserve">broj: </w:t>
            </w:r>
            <w:r w:rsidRPr="00FD13E9">
              <w:rPr>
                <w:rFonts w:ascii="Arial" w:hAnsi="Arial" w:cs="Arial"/>
                <w:spacing w:val="-4"/>
                <w:sz w:val="16"/>
                <w:szCs w:val="16"/>
              </w:rPr>
              <w:t>116-</w:t>
            </w:r>
          </w:p>
          <w:p w:rsidRPr="00FD13E9" w:rsidR="005D077F" w:rsidP="00295135" w:rsidRDefault="005D077F" w14:paraId="33F46A43" w14:textId="77777777">
            <w:pPr>
              <w:pStyle w:val="TableParagraph"/>
              <w:ind w:left="100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53293982</w:t>
            </w:r>
          </w:p>
        </w:tc>
        <w:tc>
          <w:tcPr>
            <w:tcW w:w="585" w:type="pct"/>
          </w:tcPr>
          <w:p w:rsidRPr="00FD13E9" w:rsidR="005D077F" w:rsidP="00295135" w:rsidRDefault="005D077F" w14:paraId="429D4F8D" w14:textId="77777777">
            <w:pPr>
              <w:pStyle w:val="TableParagraph"/>
              <w:spacing w:before="13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2801AB71" w14:textId="77777777">
            <w:pPr>
              <w:pStyle w:val="TableParagraph"/>
              <w:ind w:left="102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8.016,75</w:t>
            </w:r>
          </w:p>
        </w:tc>
        <w:tc>
          <w:tcPr>
            <w:tcW w:w="491" w:type="pct"/>
            <w:tcBorders>
              <w:right w:val="single" w:color="auto" w:sz="4" w:space="0"/>
            </w:tcBorders>
          </w:tcPr>
          <w:p w:rsidRPr="00FD13E9" w:rsidR="005D077F" w:rsidP="00295135" w:rsidRDefault="005D077F" w14:paraId="631AD202" w14:textId="77777777">
            <w:pPr>
              <w:pStyle w:val="TableParagraph"/>
              <w:ind w:left="101" w:right="5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Ugovor</w:t>
            </w:r>
            <w:r w:rsidRPr="00FD13E9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>o kreditu</w:t>
            </w:r>
            <w:r w:rsidRPr="00FD13E9">
              <w:rPr>
                <w:rFonts w:ascii="Arial" w:hAnsi="Arial" w:cs="Arial"/>
                <w:spacing w:val="-17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 xml:space="preserve">br </w:t>
            </w:r>
            <w:r w:rsidRPr="00FD13E9">
              <w:rPr>
                <w:rFonts w:ascii="Arial" w:hAnsi="Arial" w:cs="Arial"/>
                <w:spacing w:val="-4"/>
                <w:sz w:val="16"/>
                <w:szCs w:val="16"/>
              </w:rPr>
              <w:t>116-</w:t>
            </w:r>
          </w:p>
          <w:p w:rsidRPr="00FD13E9" w:rsidR="005D077F" w:rsidP="00295135" w:rsidRDefault="005D077F" w14:paraId="16F78D44" w14:textId="77777777">
            <w:pPr>
              <w:pStyle w:val="TableParagraph"/>
              <w:ind w:left="101" w:right="-15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53293982</w:t>
            </w:r>
          </w:p>
        </w:tc>
      </w:tr>
      <w:tr w:rsidRPr="00FD13E9" w:rsidR="00276D9C" w:rsidTr="00276D9C" w14:paraId="3476F035" w14:textId="77777777">
        <w:trPr>
          <w:trHeight w:val="906"/>
        </w:trPr>
        <w:tc>
          <w:tcPr>
            <w:tcW w:w="405" w:type="pct"/>
            <w:tcBorders>
              <w:left w:val="single" w:color="auto" w:sz="4" w:space="0"/>
            </w:tcBorders>
          </w:tcPr>
          <w:p w:rsidRPr="00FD13E9" w:rsidR="005D077F" w:rsidP="00295135" w:rsidRDefault="005D077F" w14:paraId="58BE67D8" w14:textId="77777777">
            <w:pPr>
              <w:pStyle w:val="TableParagraph"/>
              <w:ind w:left="21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5"/>
                <w:sz w:val="16"/>
                <w:szCs w:val="16"/>
              </w:rPr>
              <w:t>4.</w:t>
            </w:r>
          </w:p>
        </w:tc>
        <w:tc>
          <w:tcPr>
            <w:tcW w:w="875" w:type="pct"/>
          </w:tcPr>
          <w:p w:rsidRPr="00FD13E9" w:rsidR="005D077F" w:rsidP="00295135" w:rsidRDefault="005D077F" w14:paraId="1BA2B418" w14:textId="77777777">
            <w:pPr>
              <w:pStyle w:val="TableParagraph"/>
              <w:ind w:left="103" w:right="12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FINANCIJSKA AGENCIJA</w:t>
            </w:r>
          </w:p>
        </w:tc>
        <w:tc>
          <w:tcPr>
            <w:tcW w:w="710" w:type="pct"/>
          </w:tcPr>
          <w:p w:rsidRPr="00FD13E9" w:rsidR="005D077F" w:rsidP="00295135" w:rsidRDefault="005D077F" w14:paraId="4BE3C267" w14:textId="77777777">
            <w:pPr>
              <w:pStyle w:val="TableParagraph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85821130368</w:t>
            </w:r>
          </w:p>
        </w:tc>
        <w:tc>
          <w:tcPr>
            <w:tcW w:w="672" w:type="pct"/>
          </w:tcPr>
          <w:p w:rsidRPr="00FD13E9" w:rsidR="005D077F" w:rsidP="00295135" w:rsidRDefault="005D077F" w14:paraId="7BA5C068" w14:textId="77777777">
            <w:pPr>
              <w:pStyle w:val="TableParagraph"/>
              <w:ind w:left="103" w:right="176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z w:val="16"/>
                <w:szCs w:val="16"/>
              </w:rPr>
              <w:t>Ulica</w:t>
            </w:r>
            <w:r w:rsidRPr="00FD13E9">
              <w:rPr>
                <w:rFonts w:ascii="Arial" w:hAnsi="Arial" w:cs="Arial"/>
                <w:spacing w:val="-17"/>
                <w:sz w:val="16"/>
                <w:szCs w:val="16"/>
              </w:rPr>
              <w:t xml:space="preserve"> </w:t>
            </w:r>
            <w:r w:rsidRPr="00FD13E9">
              <w:rPr>
                <w:rFonts w:ascii="Arial" w:hAnsi="Arial" w:cs="Arial"/>
                <w:sz w:val="16"/>
                <w:szCs w:val="16"/>
              </w:rPr>
              <w:t xml:space="preserve">grada </w:t>
            </w: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 xml:space="preserve">Vukovara </w:t>
            </w:r>
            <w:r w:rsidRPr="00FD13E9">
              <w:rPr>
                <w:rFonts w:ascii="Arial" w:hAnsi="Arial" w:cs="Arial"/>
                <w:sz w:val="16"/>
                <w:szCs w:val="16"/>
              </w:rPr>
              <w:t>70, Zagreb</w:t>
            </w:r>
          </w:p>
        </w:tc>
        <w:tc>
          <w:tcPr>
            <w:tcW w:w="624" w:type="pct"/>
          </w:tcPr>
          <w:p w:rsidRPr="00FD13E9" w:rsidR="005D077F" w:rsidP="00295135" w:rsidRDefault="005D077F" w14:paraId="20D35191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65ECDDD9" w14:textId="77777777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64,70</w:t>
            </w:r>
          </w:p>
        </w:tc>
        <w:tc>
          <w:tcPr>
            <w:tcW w:w="638" w:type="pct"/>
          </w:tcPr>
          <w:p w:rsidRPr="00FD13E9" w:rsidR="005D077F" w:rsidP="00295135" w:rsidRDefault="005D077F" w14:paraId="4B07B42F" w14:textId="77777777">
            <w:pPr>
              <w:pStyle w:val="TableParagraph"/>
              <w:ind w:left="100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Izvod otvorenih stavki</w:t>
            </w:r>
          </w:p>
        </w:tc>
        <w:tc>
          <w:tcPr>
            <w:tcW w:w="585" w:type="pct"/>
          </w:tcPr>
          <w:p w:rsidRPr="00FD13E9" w:rsidR="005D077F" w:rsidP="00295135" w:rsidRDefault="005D077F" w14:paraId="01984D9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FD13E9" w:rsidR="005D077F" w:rsidP="00295135" w:rsidRDefault="005D077F" w14:paraId="4AE442A9" w14:textId="77777777">
            <w:pPr>
              <w:pStyle w:val="TableParagraph"/>
              <w:ind w:left="102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64,70</w:t>
            </w:r>
          </w:p>
        </w:tc>
        <w:tc>
          <w:tcPr>
            <w:tcW w:w="491" w:type="pct"/>
            <w:tcBorders>
              <w:right w:val="single" w:color="auto" w:sz="4" w:space="0"/>
            </w:tcBorders>
          </w:tcPr>
          <w:p w:rsidRPr="00FD13E9" w:rsidR="005D077F" w:rsidP="00295135" w:rsidRDefault="005D077F" w14:paraId="31DE33D3" w14:textId="77777777">
            <w:pPr>
              <w:pStyle w:val="TableParagraph"/>
              <w:ind w:left="101"/>
              <w:rPr>
                <w:rFonts w:ascii="Arial" w:hAnsi="Arial" w:cs="Arial"/>
                <w:sz w:val="16"/>
                <w:szCs w:val="16"/>
              </w:rPr>
            </w:pPr>
            <w:r w:rsidRPr="00FD13E9">
              <w:rPr>
                <w:rFonts w:ascii="Arial" w:hAnsi="Arial" w:cs="Arial"/>
                <w:spacing w:val="-2"/>
                <w:sz w:val="16"/>
                <w:szCs w:val="16"/>
              </w:rPr>
              <w:t>Izvod otvorenih stavki</w:t>
            </w:r>
          </w:p>
        </w:tc>
      </w:tr>
    </w:tbl>
    <w:p w:rsidR="00C5088A" w:rsidP="007A3311" w:rsidRDefault="00C5088A" w14:paraId="351F935D" w14:textId="77777777">
      <w:pPr>
        <w:ind w:firstLine="708"/>
        <w:rPr>
          <w:rFonts w:ascii="Arial" w:hAnsi="Arial" w:cs="Arial"/>
          <w:szCs w:val="24"/>
        </w:rPr>
      </w:pPr>
    </w:p>
    <w:p w:rsidRPr="00833443" w:rsidR="00833443" w:rsidP="00690198" w:rsidRDefault="00833443" w14:paraId="4FA2FF4F" w14:textId="3815E7B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Pr="00691A8E" w:rsidR="009174DE" w:rsidP="00691A8E" w:rsidRDefault="00814BBC" w14:paraId="7CEB35D6" w14:textId="66CBA80D">
      <w:pPr>
        <w:pStyle w:val="Tijeloteksta-uvlaka2"/>
        <w:rPr>
          <w:rFonts w:ascii="Arial" w:hAnsi="Arial" w:cs="Arial"/>
          <w:szCs w:val="24"/>
        </w:rPr>
      </w:pPr>
      <w:r w:rsidRPr="00833443">
        <w:rPr>
          <w:rFonts w:ascii="Arial" w:hAnsi="Arial" w:cs="Arial"/>
          <w:szCs w:val="24"/>
        </w:rPr>
        <w:t xml:space="preserve">Vezano za osporene tražbine, temeljem odredbi čl. 48. i 50. SZ-a, propisano je </w:t>
      </w:r>
      <w:r w:rsidR="00691A8E">
        <w:rPr>
          <w:rFonts w:ascii="Arial" w:hAnsi="Arial" w:cs="Arial"/>
          <w:szCs w:val="24"/>
        </w:rPr>
        <w:t>tko se upućuje i u koju parnicu – osporavanja nema.</w:t>
      </w:r>
    </w:p>
    <w:p w:rsidR="009174DE" w:rsidP="000028F3" w:rsidRDefault="009174DE" w14:paraId="62A7D795" w14:textId="7BA707C7">
      <w:pPr>
        <w:numPr>
          <w:ilvl w:val="12"/>
          <w:numId w:val="0"/>
        </w:numPr>
        <w:spacing w:after="0"/>
        <w:jc w:val="both"/>
        <w:rPr>
          <w:rFonts w:ascii="Arial" w:hAnsi="Arial" w:cs="Arial"/>
          <w:bCs/>
          <w:szCs w:val="24"/>
        </w:rPr>
      </w:pPr>
    </w:p>
    <w:p w:rsidR="00334F2E" w:rsidP="00334F2E" w:rsidRDefault="00691A8E" w14:paraId="0A06E961" w14:textId="1E1AA84C">
      <w:pPr>
        <w:numPr>
          <w:ilvl w:val="12"/>
          <w:numId w:val="0"/>
        </w:numPr>
        <w:spacing w:after="0"/>
        <w:ind w:firstLine="720"/>
        <w:jc w:val="both"/>
        <w:rPr>
          <w:rFonts w:ascii="Arial" w:hAnsi="Arial" w:cs="Arial"/>
          <w:bCs/>
          <w:szCs w:val="24"/>
        </w:rPr>
      </w:pPr>
      <w:r w:rsidRPr="00691A8E">
        <w:rPr>
          <w:rFonts w:ascii="Arial" w:hAnsi="Arial" w:cs="Arial"/>
          <w:bCs/>
          <w:szCs w:val="24"/>
        </w:rPr>
        <w:t xml:space="preserve">Tablica </w:t>
      </w:r>
      <w:r w:rsidRPr="00691A8E" w:rsidR="00EC6CF2"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 xml:space="preserve"> razlučnih  prava:</w:t>
      </w: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693"/>
        <w:gridCol w:w="1063"/>
        <w:gridCol w:w="1381"/>
        <w:gridCol w:w="1085"/>
        <w:gridCol w:w="920"/>
        <w:gridCol w:w="1629"/>
        <w:gridCol w:w="1370"/>
        <w:gridCol w:w="919"/>
      </w:tblGrid>
      <w:tr w:rsidRPr="006C5345" w:rsidR="00691A8E" w:rsidTr="00691A8E" w14:paraId="0B5738D7" w14:textId="77777777">
        <w:trPr>
          <w:trHeight w:val="1476"/>
        </w:trPr>
        <w:tc>
          <w:tcPr>
            <w:tcW w:w="382" w:type="pct"/>
          </w:tcPr>
          <w:p w:rsidRPr="006C5345" w:rsidR="00691A8E" w:rsidP="00295135" w:rsidRDefault="00691A8E" w14:paraId="78A4C79B" w14:textId="77777777">
            <w:pPr>
              <w:pStyle w:val="TableParagraph"/>
              <w:spacing w:before="237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648A88CE" w14:textId="77777777">
            <w:pPr>
              <w:pStyle w:val="TableParagraph"/>
              <w:spacing w:before="1"/>
              <w:ind w:left="220" w:right="90" w:hanging="113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 xml:space="preserve">Redni </w:t>
            </w:r>
            <w:r w:rsidRPr="006C5345">
              <w:rPr>
                <w:spacing w:val="-4"/>
                <w:sz w:val="18"/>
                <w:szCs w:val="18"/>
              </w:rPr>
              <w:t>broj</w:t>
            </w:r>
          </w:p>
        </w:tc>
        <w:tc>
          <w:tcPr>
            <w:tcW w:w="586" w:type="pct"/>
          </w:tcPr>
          <w:p w:rsidRPr="006C5345" w:rsidR="00691A8E" w:rsidP="00295135" w:rsidRDefault="00691A8E" w14:paraId="31AF3EA6" w14:textId="77777777">
            <w:pPr>
              <w:pStyle w:val="TableParagraph"/>
              <w:spacing w:before="139"/>
              <w:ind w:left="107" w:right="95" w:hanging="4"/>
              <w:jc w:val="center"/>
              <w:rPr>
                <w:sz w:val="18"/>
                <w:szCs w:val="18"/>
              </w:rPr>
            </w:pPr>
            <w:r w:rsidRPr="006C5345">
              <w:rPr>
                <w:sz w:val="18"/>
                <w:szCs w:val="18"/>
              </w:rPr>
              <w:t xml:space="preserve">Ime i prezime / tvrtka ili </w:t>
            </w:r>
            <w:r w:rsidRPr="006C5345">
              <w:rPr>
                <w:spacing w:val="-4"/>
                <w:sz w:val="18"/>
                <w:szCs w:val="18"/>
              </w:rPr>
              <w:t xml:space="preserve">naziv </w:t>
            </w:r>
            <w:r w:rsidRPr="006C5345">
              <w:rPr>
                <w:spacing w:val="-2"/>
                <w:w w:val="90"/>
                <w:sz w:val="18"/>
                <w:szCs w:val="18"/>
              </w:rPr>
              <w:t xml:space="preserve">razlučnog </w:t>
            </w:r>
            <w:r w:rsidRPr="006C5345">
              <w:rPr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762" w:type="pct"/>
          </w:tcPr>
          <w:p w:rsidRPr="006C5345" w:rsidR="00691A8E" w:rsidP="00295135" w:rsidRDefault="00691A8E" w14:paraId="2B032ACA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338D61F9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51F45816" w14:textId="77777777">
            <w:pPr>
              <w:pStyle w:val="TableParagraph"/>
              <w:ind w:left="16" w:right="5"/>
              <w:jc w:val="center"/>
              <w:rPr>
                <w:sz w:val="18"/>
                <w:szCs w:val="18"/>
              </w:rPr>
            </w:pPr>
            <w:r w:rsidRPr="006C5345">
              <w:rPr>
                <w:spacing w:val="-5"/>
                <w:sz w:val="18"/>
                <w:szCs w:val="18"/>
              </w:rPr>
              <w:t>OIB</w:t>
            </w:r>
          </w:p>
          <w:p w:rsidRPr="006C5345" w:rsidR="00691A8E" w:rsidP="00295135" w:rsidRDefault="00691A8E" w14:paraId="25E41A89" w14:textId="77777777">
            <w:pPr>
              <w:pStyle w:val="TableParagraph"/>
              <w:ind w:left="16"/>
              <w:jc w:val="center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razlučnog</w:t>
            </w:r>
          </w:p>
          <w:p w:rsidRPr="006C5345" w:rsidR="00691A8E" w:rsidP="00295135" w:rsidRDefault="00691A8E" w14:paraId="3ADACBBE" w14:textId="77777777">
            <w:pPr>
              <w:pStyle w:val="TableParagraph"/>
              <w:ind w:left="16" w:right="6"/>
              <w:jc w:val="center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599" w:type="pct"/>
          </w:tcPr>
          <w:p w:rsidRPr="006C5345" w:rsidR="00691A8E" w:rsidP="00295135" w:rsidRDefault="00691A8E" w14:paraId="76C706EB" w14:textId="77777777">
            <w:pPr>
              <w:pStyle w:val="TableParagraph"/>
              <w:spacing w:before="139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4C616FD7" w14:textId="77777777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6C5345">
              <w:rPr>
                <w:sz w:val="18"/>
                <w:szCs w:val="18"/>
              </w:rPr>
              <w:t xml:space="preserve">Adresa / </w:t>
            </w:r>
            <w:r w:rsidRPr="006C5345">
              <w:rPr>
                <w:spacing w:val="-2"/>
                <w:sz w:val="18"/>
                <w:szCs w:val="18"/>
              </w:rPr>
              <w:t xml:space="preserve">sjedište </w:t>
            </w:r>
            <w:r w:rsidRPr="006C5345">
              <w:rPr>
                <w:spacing w:val="-2"/>
                <w:w w:val="90"/>
                <w:sz w:val="18"/>
                <w:szCs w:val="18"/>
              </w:rPr>
              <w:t xml:space="preserve">razlučnog </w:t>
            </w:r>
            <w:r w:rsidRPr="006C5345">
              <w:rPr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508" w:type="pct"/>
          </w:tcPr>
          <w:p w:rsidRPr="006C5345" w:rsidR="00691A8E" w:rsidP="00295135" w:rsidRDefault="00691A8E" w14:paraId="510C585B" w14:textId="77777777">
            <w:pPr>
              <w:pStyle w:val="TableParagraph"/>
              <w:spacing w:before="139"/>
              <w:ind w:left="107" w:right="94" w:hanging="3"/>
              <w:jc w:val="center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 xml:space="preserve">Javna </w:t>
            </w:r>
            <w:r w:rsidRPr="006C5345">
              <w:rPr>
                <w:sz w:val="18"/>
                <w:szCs w:val="18"/>
              </w:rPr>
              <w:t xml:space="preserve">knjiga u koju je </w:t>
            </w:r>
            <w:r w:rsidRPr="006C5345">
              <w:rPr>
                <w:spacing w:val="-2"/>
                <w:w w:val="85"/>
                <w:sz w:val="18"/>
                <w:szCs w:val="18"/>
              </w:rPr>
              <w:t xml:space="preserve">razlučno </w:t>
            </w:r>
            <w:r w:rsidRPr="006C5345">
              <w:rPr>
                <w:spacing w:val="-4"/>
                <w:sz w:val="18"/>
                <w:szCs w:val="18"/>
              </w:rPr>
              <w:t xml:space="preserve">pravo </w:t>
            </w:r>
            <w:r w:rsidRPr="006C5345">
              <w:rPr>
                <w:spacing w:val="-2"/>
                <w:sz w:val="18"/>
                <w:szCs w:val="18"/>
              </w:rPr>
              <w:t>upisano</w:t>
            </w:r>
          </w:p>
        </w:tc>
        <w:tc>
          <w:tcPr>
            <w:tcW w:w="899" w:type="pct"/>
          </w:tcPr>
          <w:p w:rsidRPr="006C5345" w:rsidR="00691A8E" w:rsidP="00295135" w:rsidRDefault="00691A8E" w14:paraId="61A67F50" w14:textId="77777777">
            <w:pPr>
              <w:pStyle w:val="TableParagraph"/>
              <w:spacing w:before="238"/>
              <w:ind w:left="57" w:right="43"/>
              <w:jc w:val="center"/>
              <w:rPr>
                <w:sz w:val="18"/>
                <w:szCs w:val="18"/>
              </w:rPr>
            </w:pPr>
            <w:r w:rsidRPr="006C5345">
              <w:rPr>
                <w:w w:val="90"/>
                <w:sz w:val="18"/>
                <w:szCs w:val="18"/>
              </w:rPr>
              <w:t xml:space="preserve">Iznos tražbine </w:t>
            </w:r>
            <w:r w:rsidRPr="006C5345">
              <w:rPr>
                <w:spacing w:val="-2"/>
                <w:sz w:val="18"/>
                <w:szCs w:val="18"/>
              </w:rPr>
              <w:t>osigurane razlučnim pravom</w:t>
            </w:r>
          </w:p>
          <w:p w:rsidRPr="006C5345" w:rsidR="00691A8E" w:rsidP="00295135" w:rsidRDefault="00691A8E" w14:paraId="4B6EFB40" w14:textId="77777777">
            <w:pPr>
              <w:pStyle w:val="TableParagraph"/>
              <w:spacing w:before="79"/>
              <w:ind w:left="57" w:right="48"/>
              <w:jc w:val="center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(EUR)</w:t>
            </w:r>
          </w:p>
        </w:tc>
        <w:tc>
          <w:tcPr>
            <w:tcW w:w="756" w:type="pct"/>
          </w:tcPr>
          <w:p w:rsidRPr="006C5345" w:rsidR="00691A8E" w:rsidP="00295135" w:rsidRDefault="00691A8E" w14:paraId="7BA9A242" w14:textId="77777777">
            <w:pPr>
              <w:pStyle w:val="TableParagraph"/>
              <w:spacing w:before="139"/>
              <w:ind w:left="102" w:right="88"/>
              <w:jc w:val="center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 xml:space="preserve">Pravnu osnovu tražbine osigurane </w:t>
            </w:r>
            <w:r w:rsidRPr="006C5345">
              <w:rPr>
                <w:spacing w:val="-2"/>
                <w:w w:val="90"/>
                <w:sz w:val="18"/>
                <w:szCs w:val="18"/>
              </w:rPr>
              <w:t xml:space="preserve">razlučnim </w:t>
            </w:r>
            <w:r w:rsidRPr="006C5345">
              <w:rPr>
                <w:spacing w:val="-2"/>
                <w:sz w:val="18"/>
                <w:szCs w:val="18"/>
              </w:rPr>
              <w:t>pravom</w:t>
            </w:r>
          </w:p>
        </w:tc>
        <w:tc>
          <w:tcPr>
            <w:tcW w:w="507" w:type="pct"/>
          </w:tcPr>
          <w:p w:rsidRPr="006C5345" w:rsidR="00691A8E" w:rsidP="00295135" w:rsidRDefault="00691A8E" w14:paraId="35C2C047" w14:textId="77777777">
            <w:pPr>
              <w:pStyle w:val="TableParagraph"/>
              <w:ind w:right="91" w:hanging="4"/>
              <w:jc w:val="center"/>
              <w:rPr>
                <w:sz w:val="18"/>
                <w:szCs w:val="18"/>
              </w:rPr>
            </w:pPr>
            <w:r w:rsidRPr="006C5345">
              <w:rPr>
                <w:spacing w:val="-4"/>
                <w:sz w:val="18"/>
                <w:szCs w:val="18"/>
              </w:rPr>
              <w:t xml:space="preserve">Dio </w:t>
            </w:r>
            <w:r w:rsidRPr="006C5345">
              <w:rPr>
                <w:spacing w:val="-2"/>
                <w:sz w:val="18"/>
                <w:szCs w:val="18"/>
              </w:rPr>
              <w:t xml:space="preserve">imovine </w:t>
            </w:r>
            <w:r w:rsidRPr="006C5345">
              <w:rPr>
                <w:sz w:val="18"/>
                <w:szCs w:val="18"/>
              </w:rPr>
              <w:t xml:space="preserve">na koji </w:t>
            </w:r>
            <w:r w:rsidRPr="006C5345">
              <w:rPr>
                <w:spacing w:val="-6"/>
                <w:sz w:val="18"/>
                <w:szCs w:val="18"/>
              </w:rPr>
              <w:t xml:space="preserve">se </w:t>
            </w:r>
            <w:r w:rsidRPr="006C5345">
              <w:rPr>
                <w:spacing w:val="-2"/>
                <w:sz w:val="18"/>
                <w:szCs w:val="18"/>
              </w:rPr>
              <w:t xml:space="preserve">odnosi </w:t>
            </w:r>
            <w:r w:rsidRPr="006C5345">
              <w:rPr>
                <w:spacing w:val="-2"/>
                <w:w w:val="85"/>
                <w:sz w:val="18"/>
                <w:szCs w:val="18"/>
              </w:rPr>
              <w:t xml:space="preserve">razlučno </w:t>
            </w:r>
            <w:r w:rsidRPr="006C5345">
              <w:rPr>
                <w:spacing w:val="-4"/>
                <w:sz w:val="18"/>
                <w:szCs w:val="18"/>
              </w:rPr>
              <w:t>pravo</w:t>
            </w:r>
          </w:p>
        </w:tc>
      </w:tr>
      <w:tr w:rsidRPr="006C5345" w:rsidR="00691A8E" w:rsidTr="00691A8E" w14:paraId="36B3F889" w14:textId="77777777">
        <w:trPr>
          <w:trHeight w:val="2285"/>
        </w:trPr>
        <w:tc>
          <w:tcPr>
            <w:tcW w:w="382" w:type="pct"/>
          </w:tcPr>
          <w:p w:rsidRPr="006C5345" w:rsidR="00691A8E" w:rsidP="00295135" w:rsidRDefault="00691A8E" w14:paraId="2C2C49CD" w14:textId="77777777">
            <w:pPr>
              <w:pStyle w:val="TableParagraph"/>
              <w:ind w:left="107"/>
              <w:rPr>
                <w:sz w:val="18"/>
                <w:szCs w:val="18"/>
              </w:rPr>
            </w:pPr>
            <w:r w:rsidRPr="006C5345">
              <w:rPr>
                <w:spacing w:val="-5"/>
                <w:sz w:val="18"/>
                <w:szCs w:val="18"/>
              </w:rPr>
              <w:t>1.</w:t>
            </w:r>
          </w:p>
        </w:tc>
        <w:tc>
          <w:tcPr>
            <w:tcW w:w="586" w:type="pct"/>
          </w:tcPr>
          <w:p w:rsidRPr="006C5345" w:rsidR="00691A8E" w:rsidP="00295135" w:rsidRDefault="00691A8E" w14:paraId="3A181211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4879F2C9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0963F658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5AEE41F8" w14:textId="77777777">
            <w:pPr>
              <w:pStyle w:val="TableParagraph"/>
              <w:spacing w:before="177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0165A32F" w14:textId="77777777">
            <w:pPr>
              <w:pStyle w:val="TableParagraph"/>
              <w:spacing w:before="1"/>
              <w:ind w:left="107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HAMAG</w:t>
            </w:r>
          </w:p>
          <w:p w:rsidRPr="006C5345" w:rsidR="00691A8E" w:rsidP="00295135" w:rsidRDefault="00691A8E" w14:paraId="3331FE9E" w14:textId="77777777">
            <w:pPr>
              <w:pStyle w:val="TableParagraph"/>
              <w:ind w:left="107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BICRO</w:t>
            </w:r>
          </w:p>
        </w:tc>
        <w:tc>
          <w:tcPr>
            <w:tcW w:w="762" w:type="pct"/>
          </w:tcPr>
          <w:p w:rsidRPr="006C5345" w:rsidR="00691A8E" w:rsidP="00295135" w:rsidRDefault="00691A8E" w14:paraId="2001C440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7ED289D9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6DFF5409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7747CBC9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1861DB3A" w14:textId="77777777">
            <w:pPr>
              <w:pStyle w:val="TableParagraph"/>
              <w:spacing w:before="38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7D2407A0" w14:textId="77777777">
            <w:pPr>
              <w:pStyle w:val="TableParagraph"/>
              <w:spacing w:before="1"/>
              <w:ind w:left="110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25609559342</w:t>
            </w:r>
          </w:p>
        </w:tc>
        <w:tc>
          <w:tcPr>
            <w:tcW w:w="599" w:type="pct"/>
          </w:tcPr>
          <w:p w:rsidRPr="006C5345" w:rsidR="00691A8E" w:rsidP="00295135" w:rsidRDefault="00691A8E" w14:paraId="6A4570DF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0507FCA6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1E74136B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6619C2AA" w14:textId="77777777">
            <w:pPr>
              <w:pStyle w:val="TableParagraph"/>
              <w:spacing w:before="38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054DE8F3" w14:textId="77777777">
            <w:pPr>
              <w:pStyle w:val="TableParagraph"/>
              <w:ind w:left="109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Ksaver</w:t>
            </w:r>
          </w:p>
          <w:p w:rsidRPr="006C5345" w:rsidR="00691A8E" w:rsidP="00295135" w:rsidRDefault="00691A8E" w14:paraId="18EE690D" w14:textId="77777777">
            <w:pPr>
              <w:pStyle w:val="TableParagraph"/>
              <w:spacing w:before="1"/>
              <w:ind w:left="109"/>
              <w:rPr>
                <w:sz w:val="18"/>
                <w:szCs w:val="18"/>
              </w:rPr>
            </w:pPr>
            <w:r w:rsidRPr="006C5345">
              <w:rPr>
                <w:spacing w:val="-4"/>
                <w:sz w:val="18"/>
                <w:szCs w:val="18"/>
              </w:rPr>
              <w:t>208,</w:t>
            </w:r>
          </w:p>
          <w:p w:rsidRPr="006C5345" w:rsidR="00691A8E" w:rsidP="00295135" w:rsidRDefault="00691A8E" w14:paraId="0D40E919" w14:textId="77777777">
            <w:pPr>
              <w:pStyle w:val="TableParagraph"/>
              <w:ind w:left="109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Zagreb</w:t>
            </w:r>
          </w:p>
        </w:tc>
        <w:tc>
          <w:tcPr>
            <w:tcW w:w="508" w:type="pct"/>
          </w:tcPr>
          <w:p w:rsidRPr="006C5345" w:rsidR="00691A8E" w:rsidP="00295135" w:rsidRDefault="00691A8E" w14:paraId="0E3B219A" w14:textId="7777777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899" w:type="pct"/>
          </w:tcPr>
          <w:p w:rsidRPr="006C5345" w:rsidR="00691A8E" w:rsidP="00295135" w:rsidRDefault="00691A8E" w14:paraId="0D84C94B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3A2B0C80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208B6491" w14:textId="77777777">
            <w:pPr>
              <w:pStyle w:val="TableParagraph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1E9DCEE4" w14:textId="77777777">
            <w:pPr>
              <w:pStyle w:val="TableParagraph"/>
              <w:spacing w:before="38"/>
              <w:rPr>
                <w:rFonts w:ascii="Arial"/>
                <w:b/>
                <w:sz w:val="18"/>
                <w:szCs w:val="18"/>
              </w:rPr>
            </w:pPr>
          </w:p>
          <w:p w:rsidRPr="006C5345" w:rsidR="00691A8E" w:rsidP="00295135" w:rsidRDefault="00691A8E" w14:paraId="2716CDDB" w14:textId="77777777">
            <w:pPr>
              <w:pStyle w:val="TableParagraph"/>
              <w:ind w:left="57" w:right="46"/>
              <w:jc w:val="center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19.908,42</w:t>
            </w:r>
          </w:p>
          <w:p w:rsidRPr="006C5345" w:rsidR="00691A8E" w:rsidP="00295135" w:rsidRDefault="00691A8E" w14:paraId="30E419E9" w14:textId="77777777">
            <w:pPr>
              <w:pStyle w:val="TableParagraph"/>
              <w:spacing w:before="1"/>
              <w:ind w:left="57" w:right="47"/>
              <w:jc w:val="center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 xml:space="preserve">EUR/150.000,00 </w:t>
            </w:r>
            <w:r w:rsidRPr="006C5345">
              <w:rPr>
                <w:spacing w:val="-4"/>
                <w:sz w:val="18"/>
                <w:szCs w:val="18"/>
              </w:rPr>
              <w:t>HRK</w:t>
            </w:r>
          </w:p>
        </w:tc>
        <w:tc>
          <w:tcPr>
            <w:tcW w:w="756" w:type="pct"/>
          </w:tcPr>
          <w:p w:rsidRPr="006C5345" w:rsidR="00691A8E" w:rsidP="00295135" w:rsidRDefault="00691A8E" w14:paraId="39C2C0D5" w14:textId="77777777">
            <w:pPr>
              <w:pStyle w:val="TableParagraph"/>
              <w:ind w:left="110" w:right="93"/>
              <w:rPr>
                <w:sz w:val="18"/>
                <w:szCs w:val="18"/>
              </w:rPr>
            </w:pPr>
            <w:r w:rsidRPr="006C5345">
              <w:rPr>
                <w:sz w:val="18"/>
                <w:szCs w:val="18"/>
              </w:rPr>
              <w:t xml:space="preserve">Sporazum o </w:t>
            </w:r>
            <w:r w:rsidRPr="006C5345">
              <w:rPr>
                <w:spacing w:val="-2"/>
                <w:sz w:val="18"/>
                <w:szCs w:val="18"/>
              </w:rPr>
              <w:t xml:space="preserve">osiguranju tražbine zasnivanjem založnog </w:t>
            </w:r>
            <w:r w:rsidRPr="006C5345">
              <w:rPr>
                <w:sz w:val="18"/>
                <w:szCs w:val="18"/>
              </w:rPr>
              <w:t xml:space="preserve">prava na </w:t>
            </w:r>
            <w:r w:rsidRPr="006C5345">
              <w:rPr>
                <w:spacing w:val="-2"/>
                <w:sz w:val="18"/>
                <w:szCs w:val="18"/>
              </w:rPr>
              <w:t xml:space="preserve">pokretninama </w:t>
            </w:r>
            <w:r w:rsidRPr="006C5345">
              <w:rPr>
                <w:sz w:val="18"/>
                <w:szCs w:val="18"/>
              </w:rPr>
              <w:t xml:space="preserve">br. 68/9090 </w:t>
            </w:r>
            <w:r w:rsidRPr="006C5345">
              <w:rPr>
                <w:spacing w:val="-6"/>
                <w:sz w:val="18"/>
                <w:szCs w:val="18"/>
              </w:rPr>
              <w:t>od</w:t>
            </w:r>
          </w:p>
          <w:p w:rsidRPr="006C5345" w:rsidR="00691A8E" w:rsidP="00295135" w:rsidRDefault="00691A8E" w14:paraId="7F6C8643" w14:textId="77777777">
            <w:pPr>
              <w:pStyle w:val="TableParagraph"/>
              <w:spacing w:before="79"/>
              <w:ind w:left="110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>09.03.2018.</w:t>
            </w:r>
          </w:p>
          <w:p w:rsidRPr="006C5345" w:rsidR="00691A8E" w:rsidP="00295135" w:rsidRDefault="00691A8E" w14:paraId="0167C536" w14:textId="77777777">
            <w:pPr>
              <w:pStyle w:val="TableParagraph"/>
              <w:ind w:left="110"/>
              <w:rPr>
                <w:sz w:val="18"/>
                <w:szCs w:val="18"/>
              </w:rPr>
            </w:pPr>
            <w:r w:rsidRPr="006C5345">
              <w:rPr>
                <w:spacing w:val="-5"/>
                <w:sz w:val="18"/>
                <w:szCs w:val="18"/>
              </w:rPr>
              <w:t>g.</w:t>
            </w:r>
          </w:p>
        </w:tc>
        <w:tc>
          <w:tcPr>
            <w:tcW w:w="507" w:type="pct"/>
          </w:tcPr>
          <w:p w:rsidRPr="006C5345" w:rsidR="00691A8E" w:rsidP="00295135" w:rsidRDefault="00691A8E" w14:paraId="05054851" w14:textId="77777777">
            <w:pPr>
              <w:pStyle w:val="TableParagraph"/>
              <w:ind w:right="347"/>
              <w:rPr>
                <w:sz w:val="18"/>
                <w:szCs w:val="18"/>
              </w:rPr>
            </w:pPr>
            <w:r w:rsidRPr="006C5345">
              <w:rPr>
                <w:spacing w:val="-2"/>
                <w:sz w:val="18"/>
                <w:szCs w:val="18"/>
              </w:rPr>
              <w:t xml:space="preserve">Vozilo </w:t>
            </w:r>
            <w:r w:rsidRPr="006C5345">
              <w:rPr>
                <w:spacing w:val="-4"/>
                <w:sz w:val="18"/>
                <w:szCs w:val="18"/>
              </w:rPr>
              <w:t>FIAT</w:t>
            </w:r>
          </w:p>
        </w:tc>
      </w:tr>
    </w:tbl>
    <w:p w:rsidRPr="00691A8E" w:rsidR="00691A8E" w:rsidP="00334F2E" w:rsidRDefault="00691A8E" w14:paraId="7FB73483" w14:textId="77777777">
      <w:pPr>
        <w:numPr>
          <w:ilvl w:val="12"/>
          <w:numId w:val="0"/>
        </w:numPr>
        <w:spacing w:after="0"/>
        <w:ind w:firstLine="720"/>
        <w:jc w:val="both"/>
        <w:rPr>
          <w:rFonts w:ascii="Arial" w:hAnsi="Arial" w:cs="Arial"/>
          <w:bCs/>
          <w:szCs w:val="24"/>
        </w:rPr>
      </w:pPr>
    </w:p>
    <w:p w:rsidR="008E4F03" w:rsidP="00334F2E" w:rsidRDefault="0078532E" w14:paraId="513F94B8" w14:textId="61878B0B">
      <w:pPr>
        <w:spacing w:after="0"/>
        <w:ind w:firstLine="720"/>
        <w:jc w:val="both"/>
        <w:rPr>
          <w:rFonts w:ascii="Arial" w:hAnsi="Arial" w:cs="Arial"/>
          <w:bCs/>
          <w:szCs w:val="24"/>
        </w:rPr>
      </w:pPr>
      <w:r w:rsidRPr="0078532E">
        <w:rPr>
          <w:rFonts w:ascii="Arial" w:hAnsi="Arial" w:cs="Arial"/>
          <w:bCs/>
          <w:szCs w:val="24"/>
        </w:rPr>
        <w:t xml:space="preserve">Tablica </w:t>
      </w:r>
      <w:r>
        <w:rPr>
          <w:rFonts w:ascii="Arial" w:hAnsi="Arial" w:cs="Arial"/>
          <w:bCs/>
          <w:szCs w:val="24"/>
        </w:rPr>
        <w:t>izlučnih prava:</w:t>
      </w:r>
    </w:p>
    <w:p w:rsidR="0078532E" w:rsidP="00334F2E" w:rsidRDefault="0078532E" w14:paraId="27EE0D86" w14:textId="25B9CD99">
      <w:pPr>
        <w:spacing w:after="0"/>
        <w:ind w:firstLine="720"/>
        <w:jc w:val="both"/>
        <w:rPr>
          <w:rFonts w:ascii="Arial" w:hAnsi="Arial" w:cs="Arial"/>
          <w:bCs/>
          <w:szCs w:val="24"/>
        </w:rPr>
      </w:pP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1009"/>
        <w:gridCol w:w="1736"/>
        <w:gridCol w:w="1691"/>
        <w:gridCol w:w="1957"/>
        <w:gridCol w:w="1542"/>
        <w:gridCol w:w="1125"/>
      </w:tblGrid>
      <w:tr w:rsidRPr="000331F9" w:rsidR="0078532E" w:rsidTr="0078532E" w14:paraId="5733ED74" w14:textId="77777777">
        <w:trPr>
          <w:trHeight w:val="1134"/>
        </w:trPr>
        <w:tc>
          <w:tcPr>
            <w:tcW w:w="557" w:type="pct"/>
          </w:tcPr>
          <w:p w:rsidRPr="000331F9" w:rsidR="0078532E" w:rsidP="00295135" w:rsidRDefault="0078532E" w14:paraId="4E97587D" w14:textId="77777777">
            <w:pPr>
              <w:pStyle w:val="TableParagraph"/>
              <w:spacing w:before="235"/>
              <w:ind w:left="304" w:right="170" w:hanging="116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 xml:space="preserve">Redni </w:t>
            </w:r>
            <w:r w:rsidRPr="000331F9">
              <w:rPr>
                <w:rFonts w:ascii="Arial" w:hAnsi="Arial" w:cs="Arial"/>
                <w:spacing w:val="-4"/>
                <w:sz w:val="18"/>
                <w:szCs w:val="18"/>
              </w:rPr>
              <w:t>broj</w:t>
            </w:r>
          </w:p>
        </w:tc>
        <w:tc>
          <w:tcPr>
            <w:tcW w:w="958" w:type="pct"/>
          </w:tcPr>
          <w:p w:rsidRPr="000331F9" w:rsidR="0078532E" w:rsidP="00295135" w:rsidRDefault="0078532E" w14:paraId="1F2A91BF" w14:textId="77777777">
            <w:pPr>
              <w:pStyle w:val="TableParagraph"/>
              <w:ind w:left="1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z w:val="18"/>
                <w:szCs w:val="18"/>
              </w:rPr>
              <w:t>Ime</w:t>
            </w:r>
            <w:r w:rsidRPr="000331F9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0331F9">
              <w:rPr>
                <w:rFonts w:ascii="Arial" w:hAnsi="Arial" w:cs="Arial"/>
                <w:sz w:val="18"/>
                <w:szCs w:val="18"/>
              </w:rPr>
              <w:t>i</w:t>
            </w:r>
            <w:r w:rsidRPr="000331F9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prezime</w:t>
            </w:r>
          </w:p>
          <w:p w:rsidRPr="000331F9" w:rsidR="0078532E" w:rsidP="00295135" w:rsidRDefault="0078532E" w14:paraId="3F261A2A" w14:textId="77777777">
            <w:pPr>
              <w:pStyle w:val="TableParagraph"/>
              <w:ind w:left="325" w:right="311" w:firstLine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z w:val="18"/>
                <w:szCs w:val="18"/>
              </w:rPr>
              <w:t>/</w:t>
            </w:r>
            <w:r w:rsidRPr="000331F9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0331F9">
              <w:rPr>
                <w:rFonts w:ascii="Arial" w:hAnsi="Arial" w:cs="Arial"/>
                <w:sz w:val="18"/>
                <w:szCs w:val="18"/>
              </w:rPr>
              <w:t xml:space="preserve">tvrtka ili </w:t>
            </w: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 xml:space="preserve">naziv </w:t>
            </w:r>
            <w:r w:rsidRPr="000331F9">
              <w:rPr>
                <w:rFonts w:ascii="Arial" w:hAnsi="Arial" w:cs="Arial"/>
                <w:spacing w:val="-2"/>
                <w:w w:val="90"/>
                <w:sz w:val="18"/>
                <w:szCs w:val="18"/>
              </w:rPr>
              <w:t xml:space="preserve">razlučnog </w:t>
            </w: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933" w:type="pct"/>
          </w:tcPr>
          <w:p w:rsidRPr="000331F9" w:rsidR="0078532E" w:rsidP="00295135" w:rsidRDefault="0078532E" w14:paraId="33C68591" w14:textId="77777777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0331F9" w:rsidR="0078532E" w:rsidP="00295135" w:rsidRDefault="0078532E" w14:paraId="61FECA04" w14:textId="77777777">
            <w:pPr>
              <w:pStyle w:val="TableParagraph"/>
              <w:ind w:left="16" w:right="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5"/>
                <w:sz w:val="18"/>
                <w:szCs w:val="18"/>
              </w:rPr>
              <w:t>OIB</w:t>
            </w:r>
          </w:p>
          <w:p w:rsidRPr="000331F9" w:rsidR="0078532E" w:rsidP="00295135" w:rsidRDefault="0078532E" w14:paraId="0698DA17" w14:textId="77777777">
            <w:pPr>
              <w:pStyle w:val="TableParagraph"/>
              <w:ind w:left="16"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razlučnog</w:t>
            </w:r>
          </w:p>
          <w:p w:rsidRPr="000331F9" w:rsidR="0078532E" w:rsidP="00295135" w:rsidRDefault="0078532E" w14:paraId="30F367A4" w14:textId="77777777">
            <w:pPr>
              <w:pStyle w:val="TableParagraph"/>
              <w:ind w:left="16" w:right="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1080" w:type="pct"/>
          </w:tcPr>
          <w:p w:rsidRPr="000331F9" w:rsidR="0078532E" w:rsidP="00295135" w:rsidRDefault="0078532E" w14:paraId="04DBDCC4" w14:textId="77777777">
            <w:pPr>
              <w:pStyle w:val="TableParagraph"/>
              <w:spacing w:before="137"/>
              <w:ind w:left="435" w:right="4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z w:val="18"/>
                <w:szCs w:val="18"/>
              </w:rPr>
              <w:t xml:space="preserve">Adresa / </w:t>
            </w: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 xml:space="preserve">sjedište </w:t>
            </w:r>
            <w:r w:rsidRPr="000331F9">
              <w:rPr>
                <w:rFonts w:ascii="Arial" w:hAnsi="Arial" w:cs="Arial"/>
                <w:spacing w:val="-2"/>
                <w:w w:val="90"/>
                <w:sz w:val="18"/>
                <w:szCs w:val="18"/>
              </w:rPr>
              <w:t xml:space="preserve">razlučnog </w:t>
            </w: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851" w:type="pct"/>
          </w:tcPr>
          <w:p w:rsidRPr="000331F9" w:rsidR="0078532E" w:rsidP="00295135" w:rsidRDefault="0078532E" w14:paraId="01B10B0C" w14:textId="77777777">
            <w:pPr>
              <w:pStyle w:val="TableParagraph"/>
              <w:spacing w:before="137"/>
              <w:ind w:left="82" w:right="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 xml:space="preserve">Pravna osnova </w:t>
            </w:r>
            <w:r w:rsidRPr="000331F9">
              <w:rPr>
                <w:rFonts w:ascii="Arial" w:hAnsi="Arial" w:cs="Arial"/>
                <w:spacing w:val="-2"/>
                <w:w w:val="85"/>
                <w:sz w:val="18"/>
                <w:szCs w:val="18"/>
              </w:rPr>
              <w:t xml:space="preserve">izlučnog </w:t>
            </w:r>
            <w:r w:rsidRPr="000331F9">
              <w:rPr>
                <w:rFonts w:ascii="Arial" w:hAnsi="Arial" w:cs="Arial"/>
                <w:spacing w:val="-4"/>
                <w:sz w:val="18"/>
                <w:szCs w:val="18"/>
              </w:rPr>
              <w:t>prava</w:t>
            </w:r>
          </w:p>
        </w:tc>
        <w:tc>
          <w:tcPr>
            <w:tcW w:w="621" w:type="pct"/>
          </w:tcPr>
          <w:p w:rsidRPr="000331F9" w:rsidR="0078532E" w:rsidP="00295135" w:rsidRDefault="0078532E" w14:paraId="0001758C" w14:textId="77777777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0331F9" w:rsidR="0078532E" w:rsidP="00295135" w:rsidRDefault="0078532E" w14:paraId="53073974" w14:textId="77777777">
            <w:pPr>
              <w:pStyle w:val="TableParagraph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 xml:space="preserve">Predmet </w:t>
            </w:r>
            <w:r w:rsidRPr="000331F9">
              <w:rPr>
                <w:rFonts w:ascii="Arial" w:hAnsi="Arial" w:cs="Arial"/>
                <w:spacing w:val="-2"/>
                <w:w w:val="90"/>
                <w:sz w:val="18"/>
                <w:szCs w:val="18"/>
              </w:rPr>
              <w:t xml:space="preserve">izlučnog </w:t>
            </w:r>
            <w:r w:rsidRPr="000331F9">
              <w:rPr>
                <w:rFonts w:ascii="Arial" w:hAnsi="Arial" w:cs="Arial"/>
                <w:spacing w:val="-4"/>
                <w:sz w:val="18"/>
                <w:szCs w:val="18"/>
              </w:rPr>
              <w:t>prava</w:t>
            </w:r>
          </w:p>
        </w:tc>
      </w:tr>
      <w:tr w:rsidRPr="000331F9" w:rsidR="0078532E" w:rsidTr="0078532E" w14:paraId="695351FF" w14:textId="77777777">
        <w:trPr>
          <w:trHeight w:val="838"/>
        </w:trPr>
        <w:tc>
          <w:tcPr>
            <w:tcW w:w="557" w:type="pct"/>
          </w:tcPr>
          <w:p w:rsidRPr="000331F9" w:rsidR="0078532E" w:rsidP="00295135" w:rsidRDefault="0078532E" w14:paraId="7E294DC8" w14:textId="77777777">
            <w:pPr>
              <w:pStyle w:val="TableParagraph"/>
              <w:ind w:left="110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5"/>
                <w:sz w:val="18"/>
                <w:szCs w:val="18"/>
              </w:rPr>
              <w:t>1.</w:t>
            </w:r>
          </w:p>
        </w:tc>
        <w:tc>
          <w:tcPr>
            <w:tcW w:w="958" w:type="pct"/>
          </w:tcPr>
          <w:p w:rsidRPr="000331F9" w:rsidR="0078532E" w:rsidP="00295135" w:rsidRDefault="0078532E" w14:paraId="1199FF46" w14:textId="77777777">
            <w:pPr>
              <w:pStyle w:val="TableParagraph"/>
              <w:ind w:left="109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z w:val="18"/>
                <w:szCs w:val="18"/>
              </w:rPr>
              <w:t xml:space="preserve">OTP </w:t>
            </w:r>
            <w:r w:rsidRPr="000331F9">
              <w:rPr>
                <w:rFonts w:ascii="Arial" w:hAnsi="Arial" w:cs="Arial"/>
                <w:spacing w:val="-10"/>
                <w:sz w:val="18"/>
                <w:szCs w:val="18"/>
              </w:rPr>
              <w:t>-</w:t>
            </w:r>
          </w:p>
          <w:p w:rsidRPr="000331F9" w:rsidR="0078532E" w:rsidP="00295135" w:rsidRDefault="0078532E" w14:paraId="5BE2DF98" w14:textId="77777777">
            <w:pPr>
              <w:pStyle w:val="TableParagraph"/>
              <w:ind w:left="109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z w:val="18"/>
                <w:szCs w:val="18"/>
              </w:rPr>
              <w:t>LEASING</w:t>
            </w:r>
            <w:r w:rsidRPr="000331F9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0331F9">
              <w:rPr>
                <w:rFonts w:ascii="Arial" w:hAnsi="Arial" w:cs="Arial"/>
                <w:spacing w:val="-4"/>
                <w:sz w:val="18"/>
                <w:szCs w:val="18"/>
              </w:rPr>
              <w:t>d.d.</w:t>
            </w:r>
          </w:p>
        </w:tc>
        <w:tc>
          <w:tcPr>
            <w:tcW w:w="933" w:type="pct"/>
          </w:tcPr>
          <w:p w:rsidRPr="000331F9" w:rsidR="0078532E" w:rsidP="00295135" w:rsidRDefault="0078532E" w14:paraId="29A8A8C8" w14:textId="77777777">
            <w:pPr>
              <w:pStyle w:val="TableParagraph"/>
              <w:ind w:left="109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23780250353</w:t>
            </w:r>
          </w:p>
        </w:tc>
        <w:tc>
          <w:tcPr>
            <w:tcW w:w="1080" w:type="pct"/>
          </w:tcPr>
          <w:p w:rsidRPr="000331F9" w:rsidR="0078532E" w:rsidP="00295135" w:rsidRDefault="0078532E" w14:paraId="465FBCF9" w14:textId="77777777">
            <w:pPr>
              <w:pStyle w:val="TableParagraph"/>
              <w:ind w:left="109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Petrovaradinska</w:t>
            </w:r>
          </w:p>
          <w:p w:rsidRPr="000331F9" w:rsidR="0078532E" w:rsidP="00295135" w:rsidRDefault="0078532E" w14:paraId="61E17EC3" w14:textId="77777777">
            <w:pPr>
              <w:pStyle w:val="TableParagraph"/>
              <w:ind w:left="109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z w:val="18"/>
                <w:szCs w:val="18"/>
              </w:rPr>
              <w:t>1,</w:t>
            </w:r>
            <w:r w:rsidRPr="000331F9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Zagreb</w:t>
            </w:r>
          </w:p>
        </w:tc>
        <w:tc>
          <w:tcPr>
            <w:tcW w:w="851" w:type="pct"/>
          </w:tcPr>
          <w:p w:rsidRPr="000331F9" w:rsidR="0078532E" w:rsidP="00295135" w:rsidRDefault="0078532E" w14:paraId="22C8E4AB" w14:textId="77777777">
            <w:pPr>
              <w:pStyle w:val="TableParagraph"/>
              <w:ind w:left="109" w:right="102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z w:val="18"/>
                <w:szCs w:val="18"/>
              </w:rPr>
              <w:t xml:space="preserve">Ugovor o </w:t>
            </w: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financijskom leasingu</w:t>
            </w:r>
            <w:r w:rsidRPr="000331F9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0331F9">
              <w:rPr>
                <w:rFonts w:ascii="Arial" w:hAnsi="Arial" w:cs="Arial"/>
                <w:spacing w:val="-4"/>
                <w:sz w:val="18"/>
                <w:szCs w:val="18"/>
              </w:rPr>
              <w:t xml:space="preserve">broj </w:t>
            </w:r>
            <w:r w:rsidRPr="000331F9">
              <w:rPr>
                <w:rFonts w:ascii="Arial" w:hAnsi="Arial" w:cs="Arial"/>
                <w:spacing w:val="-2"/>
                <w:sz w:val="18"/>
                <w:szCs w:val="18"/>
              </w:rPr>
              <w:t>1056352</w:t>
            </w:r>
          </w:p>
        </w:tc>
        <w:tc>
          <w:tcPr>
            <w:tcW w:w="621" w:type="pct"/>
          </w:tcPr>
          <w:p w:rsidRPr="000331F9" w:rsidR="0078532E" w:rsidP="00295135" w:rsidRDefault="0078532E" w14:paraId="0FF94832" w14:textId="77777777">
            <w:pPr>
              <w:pStyle w:val="TableParagraph"/>
              <w:ind w:left="107" w:right="321"/>
              <w:rPr>
                <w:rFonts w:ascii="Arial" w:hAnsi="Arial" w:cs="Arial"/>
                <w:sz w:val="18"/>
                <w:szCs w:val="18"/>
              </w:rPr>
            </w:pPr>
            <w:r w:rsidRPr="000331F9">
              <w:rPr>
                <w:rFonts w:ascii="Arial" w:hAnsi="Arial" w:cs="Arial"/>
                <w:spacing w:val="-4"/>
                <w:sz w:val="18"/>
                <w:szCs w:val="18"/>
              </w:rPr>
              <w:t>FORD KUGA</w:t>
            </w:r>
          </w:p>
        </w:tc>
      </w:tr>
    </w:tbl>
    <w:p w:rsidRPr="0078532E" w:rsidR="0078532E" w:rsidP="00334F2E" w:rsidRDefault="0078532E" w14:paraId="6411399A" w14:textId="77777777">
      <w:pPr>
        <w:spacing w:after="0"/>
        <w:ind w:firstLine="720"/>
        <w:jc w:val="both"/>
        <w:rPr>
          <w:rFonts w:ascii="Arial" w:hAnsi="Arial" w:cs="Arial"/>
          <w:bCs/>
          <w:szCs w:val="24"/>
        </w:rPr>
      </w:pPr>
    </w:p>
    <w:p w:rsidRPr="00334F2E" w:rsidR="00905229" w:rsidP="00334F2E" w:rsidRDefault="00905229" w14:paraId="0D96A94C" w14:textId="77777777">
      <w:pPr>
        <w:spacing w:after="0"/>
        <w:ind w:firstLine="720"/>
        <w:jc w:val="both"/>
        <w:rPr>
          <w:rFonts w:ascii="Arial" w:hAnsi="Arial" w:cs="Arial"/>
          <w:bCs/>
          <w:szCs w:val="24"/>
        </w:rPr>
      </w:pPr>
    </w:p>
    <w:p w:rsidR="00814BBC" w:rsidP="00814BBC" w:rsidRDefault="00814BBC" w14:paraId="4BEB2BE8" w14:textId="4EA2423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lastRenderedPageBreak/>
        <w:t xml:space="preserve">Vezano za razlučne i izlučne vjerovnike, sukladno čl. 46. st. 6. SZ-a izlučna i razlučna prava nisu predmet ispitivanja na ovom ročištu. </w:t>
      </w:r>
    </w:p>
    <w:p w:rsidR="00EC6CF2" w:rsidP="00814BBC" w:rsidRDefault="00EC6CF2" w14:paraId="41D349A4" w14:textId="5E5EAD7E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D8252D" w:rsidR="00BC343D" w:rsidP="00690198" w:rsidRDefault="00BC343D" w14:paraId="263F511C" w14:textId="412B260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D8252D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D8252D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D8252D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R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j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e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š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e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n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j</w:t>
      </w:r>
      <w:r w:rsidRPr="00D8252D" w:rsidR="00C2787F">
        <w:rPr>
          <w:rFonts w:ascii="Arial" w:hAnsi="Arial" w:cs="Arial"/>
          <w:szCs w:val="24"/>
        </w:rPr>
        <w:t xml:space="preserve"> </w:t>
      </w:r>
      <w:r w:rsidRPr="00D8252D">
        <w:rPr>
          <w:rFonts w:ascii="Arial" w:hAnsi="Arial" w:cs="Arial"/>
          <w:szCs w:val="24"/>
        </w:rPr>
        <w:t>e</w:t>
      </w:r>
    </w:p>
    <w:p w:rsidRPr="00D8252D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D8252D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I. </w:t>
      </w:r>
      <w:r w:rsidRPr="00D8252D" w:rsidR="00C2787F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Pr="00D8252D" w:rsidR="009C5824">
        <w:rPr>
          <w:rFonts w:ascii="Arial" w:hAnsi="Arial" w:cs="Arial"/>
          <w:szCs w:val="24"/>
        </w:rPr>
        <w:t xml:space="preserve"> </w:t>
      </w:r>
    </w:p>
    <w:p w:rsidRPr="00D8252D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II. </w:t>
      </w:r>
      <w:r w:rsidRPr="00D8252D" w:rsidR="00C2787F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D8252D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III. </w:t>
      </w:r>
      <w:r w:rsidRPr="00D8252D" w:rsidR="00C2787F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D8252D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037753" w:rsidR="00C62021" w:rsidP="00037753" w:rsidRDefault="00966D3F" w14:paraId="0D7C0D5A" w14:textId="3F11F17D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>Dovršeno u</w:t>
      </w:r>
      <w:r w:rsidRPr="00D8252D"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EA454F">
        <w:rPr>
          <w:rFonts w:ascii="Arial" w:hAnsi="Arial" w:eastAsia="Times New Roman" w:cs="Arial"/>
          <w:szCs w:val="24"/>
          <w:lang w:eastAsia="hr-HR"/>
        </w:rPr>
        <w:t xml:space="preserve">10,06 </w:t>
      </w:r>
      <w:r w:rsidR="000B1212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D8252D">
        <w:rPr>
          <w:rFonts w:ascii="Arial" w:hAnsi="Arial" w:eastAsia="Times New Roman" w:cs="Arial"/>
          <w:szCs w:val="24"/>
          <w:lang w:eastAsia="hr-HR"/>
        </w:rPr>
        <w:t>sati.</w:t>
      </w:r>
    </w:p>
    <w:p w:rsidRPr="00D8252D" w:rsidR="00C62021" w:rsidP="00966D3F" w:rsidRDefault="00C62021" w14:paraId="4DC25BC9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D8252D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>SUDAC:</w:t>
      </w:r>
    </w:p>
    <w:p w:rsidRPr="00D8252D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D8252D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D8252D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D8252D" w:rsidR="00966D3F" w:rsidP="00966D3F" w:rsidRDefault="006D1769" w14:paraId="037F7F31" w14:textId="528A7AC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8252D">
        <w:rPr>
          <w:rFonts w:ascii="Arial" w:hAnsi="Arial" w:eastAsia="Times New Roman" w:cs="Arial"/>
          <w:szCs w:val="24"/>
          <w:lang w:eastAsia="hr-HR"/>
        </w:rPr>
        <w:t xml:space="preserve">Vinka Mihalinčić </w:t>
      </w:r>
    </w:p>
    <w:p w:rsidRPr="00D8252D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D8252D" w:rsidR="00D17AA1" w:rsidP="004E6845" w:rsidRDefault="00966D3F" w14:paraId="2BC9EDE7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</w:p>
    <w:p w:rsidRPr="00D8252D" w:rsidR="00D17AA1" w:rsidP="004E6845" w:rsidRDefault="00D17AA1" w14:paraId="2DC98CA3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D8252D" w:rsidR="00D17AA1" w:rsidP="004E6845" w:rsidRDefault="00D17AA1" w14:paraId="03A7A0F4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D8252D" w:rsidR="00D17AA1" w:rsidP="007D3486" w:rsidRDefault="00966D3F" w14:paraId="6E4D01BB" w14:textId="0DA131D0">
      <w:pPr>
        <w:spacing w:after="0"/>
        <w:ind w:left="4956" w:firstLine="708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Povjerenik </w:t>
      </w:r>
      <w:r w:rsidRPr="00D8252D" w:rsidR="004E6845">
        <w:rPr>
          <w:rFonts w:ascii="Arial" w:hAnsi="Arial" w:cs="Arial"/>
          <w:szCs w:val="24"/>
        </w:rPr>
        <w:t>predstečajne</w:t>
      </w:r>
    </w:p>
    <w:p w:rsidRPr="00D8252D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 xml:space="preserve">Za dužnika: </w:t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>
        <w:rPr>
          <w:rFonts w:ascii="Arial" w:hAnsi="Arial" w:cs="Arial"/>
          <w:szCs w:val="24"/>
        </w:rPr>
        <w:tab/>
      </w:r>
      <w:r w:rsidRPr="00D8252D" w:rsidR="00966D3F">
        <w:rPr>
          <w:rFonts w:ascii="Arial" w:hAnsi="Arial" w:cs="Arial"/>
          <w:szCs w:val="24"/>
        </w:rPr>
        <w:t>nagodbe:</w:t>
      </w:r>
      <w:r w:rsidRPr="00D8252D" w:rsidR="00966D3F">
        <w:rPr>
          <w:rFonts w:ascii="Arial" w:hAnsi="Arial" w:cs="Arial"/>
          <w:szCs w:val="24"/>
        </w:rPr>
        <w:tab/>
      </w:r>
      <w:r w:rsidRPr="00D8252D" w:rsidR="00966D3F">
        <w:rPr>
          <w:rFonts w:ascii="Arial" w:hAnsi="Arial" w:cs="Arial"/>
          <w:szCs w:val="24"/>
        </w:rPr>
        <w:tab/>
      </w:r>
      <w:r w:rsidRPr="00D8252D" w:rsidR="00966D3F">
        <w:rPr>
          <w:rFonts w:ascii="Arial" w:hAnsi="Arial" w:cs="Arial"/>
          <w:szCs w:val="24"/>
        </w:rPr>
        <w:tab/>
      </w:r>
      <w:r w:rsidRPr="00D8252D" w:rsidR="00966D3F">
        <w:rPr>
          <w:rFonts w:ascii="Arial" w:hAnsi="Arial" w:cs="Arial"/>
          <w:szCs w:val="24"/>
        </w:rPr>
        <w:tab/>
      </w:r>
    </w:p>
    <w:p w:rsidRPr="00D8252D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D8252D">
        <w:rPr>
          <w:rFonts w:ascii="Arial" w:hAnsi="Arial" w:cs="Arial"/>
          <w:szCs w:val="24"/>
        </w:rPr>
        <w:t>_____________________</w:t>
      </w:r>
      <w:r w:rsidRPr="00D8252D">
        <w:rPr>
          <w:rFonts w:ascii="Arial" w:hAnsi="Arial" w:cs="Arial"/>
          <w:szCs w:val="24"/>
        </w:rPr>
        <w:tab/>
        <w:t xml:space="preserve">                    </w:t>
      </w:r>
      <w:r w:rsidRPr="00D8252D" w:rsidR="00DD1AB5">
        <w:rPr>
          <w:rFonts w:ascii="Arial" w:hAnsi="Arial" w:cs="Arial"/>
          <w:szCs w:val="24"/>
        </w:rPr>
        <w:t xml:space="preserve">                   </w:t>
      </w:r>
      <w:r w:rsidRPr="00D8252D">
        <w:rPr>
          <w:rFonts w:ascii="Arial" w:hAnsi="Arial" w:cs="Arial"/>
          <w:szCs w:val="24"/>
        </w:rPr>
        <w:t xml:space="preserve"> ___________________</w:t>
      </w:r>
    </w:p>
    <w:p w:rsidRPr="00D8252D"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D8252D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D8252D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D8252D" w:rsidR="00676C72" w:rsidRDefault="00192D3C" w14:paraId="0441734C" w14:textId="2076E50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vjerovnike: </w:t>
      </w:r>
    </w:p>
    <w:sectPr w:rsidRPr="00D8252D" w:rsidR="00676C72" w:rsidSect="00B644D9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4CCC" w:rsidRDefault="000C4CCC" w14:paraId="6EB7FE0D" w14:textId="77777777">
      <w:pPr>
        <w:spacing w:after="0" w:line="240" w:lineRule="auto"/>
      </w:pPr>
      <w:r>
        <w:separator/>
      </w:r>
    </w:p>
  </w:endnote>
  <w:endnote w:type="continuationSeparator" w:id="0">
    <w:p w:rsidR="000C4CCC" w:rsidRDefault="000C4CCC" w14:paraId="6C36887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4CCC" w:rsidRDefault="000C4CCC" w14:paraId="75B32B1F" w14:textId="77777777">
      <w:pPr>
        <w:spacing w:after="0" w:line="240" w:lineRule="auto"/>
      </w:pPr>
      <w:r>
        <w:separator/>
      </w:r>
    </w:p>
  </w:footnote>
  <w:footnote w:type="continuationSeparator" w:id="0">
    <w:p w:rsidR="000C4CCC" w:rsidRDefault="000C4CCC" w14:paraId="54ADB82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CC0A43" w:rsidP="00A86286" w:rsidRDefault="00CC0A43" w14:paraId="58191727" w14:textId="1A8E8EC8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53224D">
          <w:rPr>
            <w:rFonts w:ascii="Arial" w:hAnsi="Arial" w:cs="Arial"/>
            <w:noProof/>
          </w:rPr>
          <w:t>4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</w:t>
        </w:r>
        <w:r w:rsidR="00DE4743">
          <w:rPr>
            <w:rFonts w:ascii="Arial" w:hAnsi="Arial" w:cs="Arial"/>
          </w:rPr>
          <w:t>St-</w:t>
        </w:r>
        <w:r w:rsidR="009555F7">
          <w:rPr>
            <w:rFonts w:ascii="Arial" w:hAnsi="Arial" w:cs="Arial"/>
          </w:rPr>
          <w:t>490/2025</w:t>
        </w:r>
      </w:p>
    </w:sdtContent>
  </w:sdt>
  <w:p w:rsidR="00CC0A43" w:rsidP="00A4567A" w:rsidRDefault="00CC0A43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A43" w:rsidP="00A4567A" w:rsidRDefault="00CC0A43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28F3"/>
    <w:rsid w:val="00006D93"/>
    <w:rsid w:val="00007768"/>
    <w:rsid w:val="00010F75"/>
    <w:rsid w:val="00012D55"/>
    <w:rsid w:val="00023315"/>
    <w:rsid w:val="0003678B"/>
    <w:rsid w:val="00037753"/>
    <w:rsid w:val="00040F52"/>
    <w:rsid w:val="00041F97"/>
    <w:rsid w:val="0004245E"/>
    <w:rsid w:val="00044C59"/>
    <w:rsid w:val="00047D37"/>
    <w:rsid w:val="00052F03"/>
    <w:rsid w:val="00053C74"/>
    <w:rsid w:val="00065F33"/>
    <w:rsid w:val="000667B6"/>
    <w:rsid w:val="00070D89"/>
    <w:rsid w:val="0007261B"/>
    <w:rsid w:val="00072E2C"/>
    <w:rsid w:val="000828CE"/>
    <w:rsid w:val="00082E64"/>
    <w:rsid w:val="0008342E"/>
    <w:rsid w:val="000871CD"/>
    <w:rsid w:val="00087349"/>
    <w:rsid w:val="0009048E"/>
    <w:rsid w:val="000A1353"/>
    <w:rsid w:val="000A4134"/>
    <w:rsid w:val="000A7C01"/>
    <w:rsid w:val="000B1212"/>
    <w:rsid w:val="000B40E7"/>
    <w:rsid w:val="000B51FE"/>
    <w:rsid w:val="000C4CCC"/>
    <w:rsid w:val="000C51B2"/>
    <w:rsid w:val="000D03F0"/>
    <w:rsid w:val="000D0C92"/>
    <w:rsid w:val="000D1896"/>
    <w:rsid w:val="000D2A15"/>
    <w:rsid w:val="000D335E"/>
    <w:rsid w:val="000D3F2D"/>
    <w:rsid w:val="000D443D"/>
    <w:rsid w:val="000D5438"/>
    <w:rsid w:val="000D5FDD"/>
    <w:rsid w:val="000D6487"/>
    <w:rsid w:val="000E1EE0"/>
    <w:rsid w:val="000F2F78"/>
    <w:rsid w:val="000F4416"/>
    <w:rsid w:val="000F487C"/>
    <w:rsid w:val="00100210"/>
    <w:rsid w:val="00102014"/>
    <w:rsid w:val="00102492"/>
    <w:rsid w:val="00102E63"/>
    <w:rsid w:val="00105186"/>
    <w:rsid w:val="00110F4A"/>
    <w:rsid w:val="00115823"/>
    <w:rsid w:val="00116283"/>
    <w:rsid w:val="001174D4"/>
    <w:rsid w:val="001232A6"/>
    <w:rsid w:val="001256CE"/>
    <w:rsid w:val="0013230B"/>
    <w:rsid w:val="0014089E"/>
    <w:rsid w:val="00140C24"/>
    <w:rsid w:val="001411FA"/>
    <w:rsid w:val="00141D78"/>
    <w:rsid w:val="00143EEB"/>
    <w:rsid w:val="001555BB"/>
    <w:rsid w:val="001639A8"/>
    <w:rsid w:val="0016693B"/>
    <w:rsid w:val="00175B48"/>
    <w:rsid w:val="00191306"/>
    <w:rsid w:val="00192D3C"/>
    <w:rsid w:val="0019344B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D7840"/>
    <w:rsid w:val="001E1E3B"/>
    <w:rsid w:val="001F087F"/>
    <w:rsid w:val="001F23BC"/>
    <w:rsid w:val="001F4C97"/>
    <w:rsid w:val="00200B4A"/>
    <w:rsid w:val="00201E66"/>
    <w:rsid w:val="00202AD4"/>
    <w:rsid w:val="00202BE0"/>
    <w:rsid w:val="0020384F"/>
    <w:rsid w:val="0020396B"/>
    <w:rsid w:val="00206690"/>
    <w:rsid w:val="00212E3F"/>
    <w:rsid w:val="00214AF5"/>
    <w:rsid w:val="0021548E"/>
    <w:rsid w:val="00216922"/>
    <w:rsid w:val="00220214"/>
    <w:rsid w:val="00222109"/>
    <w:rsid w:val="002247F7"/>
    <w:rsid w:val="002253A6"/>
    <w:rsid w:val="00227798"/>
    <w:rsid w:val="00232FAC"/>
    <w:rsid w:val="00235B66"/>
    <w:rsid w:val="00235E40"/>
    <w:rsid w:val="00237CF8"/>
    <w:rsid w:val="00237FF3"/>
    <w:rsid w:val="00244526"/>
    <w:rsid w:val="002457BD"/>
    <w:rsid w:val="00250EBE"/>
    <w:rsid w:val="00254F03"/>
    <w:rsid w:val="00262E4A"/>
    <w:rsid w:val="002634AD"/>
    <w:rsid w:val="002659F3"/>
    <w:rsid w:val="00276D9C"/>
    <w:rsid w:val="002771CD"/>
    <w:rsid w:val="00280D9B"/>
    <w:rsid w:val="00280E55"/>
    <w:rsid w:val="002825A0"/>
    <w:rsid w:val="00283E81"/>
    <w:rsid w:val="00283F52"/>
    <w:rsid w:val="00286E48"/>
    <w:rsid w:val="002A2E29"/>
    <w:rsid w:val="002A4F3C"/>
    <w:rsid w:val="002B28F6"/>
    <w:rsid w:val="002B6967"/>
    <w:rsid w:val="002B7E45"/>
    <w:rsid w:val="002C087B"/>
    <w:rsid w:val="002C6442"/>
    <w:rsid w:val="002D089E"/>
    <w:rsid w:val="002D599C"/>
    <w:rsid w:val="002D605E"/>
    <w:rsid w:val="002E399A"/>
    <w:rsid w:val="002E475F"/>
    <w:rsid w:val="002E4B06"/>
    <w:rsid w:val="002E55DF"/>
    <w:rsid w:val="002E7393"/>
    <w:rsid w:val="002F06EF"/>
    <w:rsid w:val="00301F07"/>
    <w:rsid w:val="00302A83"/>
    <w:rsid w:val="003076FF"/>
    <w:rsid w:val="00311FB5"/>
    <w:rsid w:val="0031223B"/>
    <w:rsid w:val="00312F45"/>
    <w:rsid w:val="00312FF1"/>
    <w:rsid w:val="003132B3"/>
    <w:rsid w:val="00317E2D"/>
    <w:rsid w:val="0032568F"/>
    <w:rsid w:val="00331038"/>
    <w:rsid w:val="00332A67"/>
    <w:rsid w:val="003342D9"/>
    <w:rsid w:val="00334F2E"/>
    <w:rsid w:val="003378B6"/>
    <w:rsid w:val="00340C21"/>
    <w:rsid w:val="0034105A"/>
    <w:rsid w:val="003429BC"/>
    <w:rsid w:val="00347F70"/>
    <w:rsid w:val="00355C81"/>
    <w:rsid w:val="00357869"/>
    <w:rsid w:val="003625C7"/>
    <w:rsid w:val="0036482A"/>
    <w:rsid w:val="00365923"/>
    <w:rsid w:val="0036742D"/>
    <w:rsid w:val="00370B60"/>
    <w:rsid w:val="00371861"/>
    <w:rsid w:val="0038083A"/>
    <w:rsid w:val="00382784"/>
    <w:rsid w:val="00385F6C"/>
    <w:rsid w:val="0038693F"/>
    <w:rsid w:val="0039737B"/>
    <w:rsid w:val="003A187D"/>
    <w:rsid w:val="003A1E68"/>
    <w:rsid w:val="003A28F9"/>
    <w:rsid w:val="003A2E2B"/>
    <w:rsid w:val="003A4475"/>
    <w:rsid w:val="003B023B"/>
    <w:rsid w:val="003B0AEE"/>
    <w:rsid w:val="003B4543"/>
    <w:rsid w:val="003C07EE"/>
    <w:rsid w:val="003D10F8"/>
    <w:rsid w:val="003D23C9"/>
    <w:rsid w:val="003D26A8"/>
    <w:rsid w:val="003D6FD9"/>
    <w:rsid w:val="003E3018"/>
    <w:rsid w:val="003E629D"/>
    <w:rsid w:val="003F17E8"/>
    <w:rsid w:val="003F227E"/>
    <w:rsid w:val="003F27DA"/>
    <w:rsid w:val="003F5FDB"/>
    <w:rsid w:val="00401253"/>
    <w:rsid w:val="0040247D"/>
    <w:rsid w:val="004032DE"/>
    <w:rsid w:val="00404C04"/>
    <w:rsid w:val="004108D7"/>
    <w:rsid w:val="00410C50"/>
    <w:rsid w:val="00411BFB"/>
    <w:rsid w:val="00413246"/>
    <w:rsid w:val="00413407"/>
    <w:rsid w:val="004143E6"/>
    <w:rsid w:val="00414A85"/>
    <w:rsid w:val="00415766"/>
    <w:rsid w:val="00417597"/>
    <w:rsid w:val="00425591"/>
    <w:rsid w:val="004319A0"/>
    <w:rsid w:val="004327C6"/>
    <w:rsid w:val="00432AD2"/>
    <w:rsid w:val="00435695"/>
    <w:rsid w:val="00440340"/>
    <w:rsid w:val="004423B5"/>
    <w:rsid w:val="004423E2"/>
    <w:rsid w:val="00443D15"/>
    <w:rsid w:val="0045154D"/>
    <w:rsid w:val="00454ACE"/>
    <w:rsid w:val="00457294"/>
    <w:rsid w:val="004609B4"/>
    <w:rsid w:val="00461510"/>
    <w:rsid w:val="00470510"/>
    <w:rsid w:val="00470D90"/>
    <w:rsid w:val="00473A86"/>
    <w:rsid w:val="00473E51"/>
    <w:rsid w:val="00483102"/>
    <w:rsid w:val="00484932"/>
    <w:rsid w:val="004A183B"/>
    <w:rsid w:val="004B02D0"/>
    <w:rsid w:val="004B3AA9"/>
    <w:rsid w:val="004B6160"/>
    <w:rsid w:val="004C0A25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04B"/>
    <w:rsid w:val="004F7914"/>
    <w:rsid w:val="005004A0"/>
    <w:rsid w:val="00503DC6"/>
    <w:rsid w:val="0050623D"/>
    <w:rsid w:val="00507A13"/>
    <w:rsid w:val="0051448D"/>
    <w:rsid w:val="00515EEF"/>
    <w:rsid w:val="005216C0"/>
    <w:rsid w:val="0052259E"/>
    <w:rsid w:val="00524767"/>
    <w:rsid w:val="005265EB"/>
    <w:rsid w:val="0053224D"/>
    <w:rsid w:val="005327B6"/>
    <w:rsid w:val="00533185"/>
    <w:rsid w:val="00534755"/>
    <w:rsid w:val="005355EF"/>
    <w:rsid w:val="0053641A"/>
    <w:rsid w:val="0054324D"/>
    <w:rsid w:val="005443C4"/>
    <w:rsid w:val="00545796"/>
    <w:rsid w:val="00550E70"/>
    <w:rsid w:val="00552168"/>
    <w:rsid w:val="00553333"/>
    <w:rsid w:val="00556CEC"/>
    <w:rsid w:val="00560252"/>
    <w:rsid w:val="00560DC9"/>
    <w:rsid w:val="00561122"/>
    <w:rsid w:val="00562F58"/>
    <w:rsid w:val="005652D4"/>
    <w:rsid w:val="00565EB9"/>
    <w:rsid w:val="0057024B"/>
    <w:rsid w:val="005725E1"/>
    <w:rsid w:val="00572CF1"/>
    <w:rsid w:val="00573619"/>
    <w:rsid w:val="00577CD1"/>
    <w:rsid w:val="00584275"/>
    <w:rsid w:val="00587F2E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2512"/>
    <w:rsid w:val="005C536C"/>
    <w:rsid w:val="005D04B0"/>
    <w:rsid w:val="005D077F"/>
    <w:rsid w:val="005D2066"/>
    <w:rsid w:val="005D2434"/>
    <w:rsid w:val="005E1691"/>
    <w:rsid w:val="005E2951"/>
    <w:rsid w:val="005E6D71"/>
    <w:rsid w:val="005E6FCF"/>
    <w:rsid w:val="005F0BF5"/>
    <w:rsid w:val="005F1B0A"/>
    <w:rsid w:val="005F4A7A"/>
    <w:rsid w:val="005F6863"/>
    <w:rsid w:val="006038B9"/>
    <w:rsid w:val="006048ED"/>
    <w:rsid w:val="006078A1"/>
    <w:rsid w:val="00610422"/>
    <w:rsid w:val="0061247E"/>
    <w:rsid w:val="006234E2"/>
    <w:rsid w:val="006236C6"/>
    <w:rsid w:val="00624070"/>
    <w:rsid w:val="006242D7"/>
    <w:rsid w:val="00625AC3"/>
    <w:rsid w:val="00625B99"/>
    <w:rsid w:val="00626C72"/>
    <w:rsid w:val="00627A22"/>
    <w:rsid w:val="00631A43"/>
    <w:rsid w:val="00633CB1"/>
    <w:rsid w:val="00635C99"/>
    <w:rsid w:val="006447B0"/>
    <w:rsid w:val="00645E48"/>
    <w:rsid w:val="0064615F"/>
    <w:rsid w:val="00650E69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90198"/>
    <w:rsid w:val="00691380"/>
    <w:rsid w:val="00691A8E"/>
    <w:rsid w:val="00694C25"/>
    <w:rsid w:val="00697D0C"/>
    <w:rsid w:val="006A10B7"/>
    <w:rsid w:val="006A473C"/>
    <w:rsid w:val="006B7F2F"/>
    <w:rsid w:val="006C0F8B"/>
    <w:rsid w:val="006D1769"/>
    <w:rsid w:val="006D3FB7"/>
    <w:rsid w:val="006E12D0"/>
    <w:rsid w:val="006E4623"/>
    <w:rsid w:val="006E5C27"/>
    <w:rsid w:val="006E7889"/>
    <w:rsid w:val="006F4CC3"/>
    <w:rsid w:val="006F59F9"/>
    <w:rsid w:val="006F7132"/>
    <w:rsid w:val="0070193C"/>
    <w:rsid w:val="007025E4"/>
    <w:rsid w:val="00702EE0"/>
    <w:rsid w:val="0070452D"/>
    <w:rsid w:val="00704CFC"/>
    <w:rsid w:val="00706671"/>
    <w:rsid w:val="0071134C"/>
    <w:rsid w:val="00711739"/>
    <w:rsid w:val="0071587A"/>
    <w:rsid w:val="00730799"/>
    <w:rsid w:val="007308FD"/>
    <w:rsid w:val="0073175F"/>
    <w:rsid w:val="00731EEE"/>
    <w:rsid w:val="00736892"/>
    <w:rsid w:val="00737DA1"/>
    <w:rsid w:val="00740648"/>
    <w:rsid w:val="007425D4"/>
    <w:rsid w:val="00742734"/>
    <w:rsid w:val="00744E1E"/>
    <w:rsid w:val="007507D7"/>
    <w:rsid w:val="007526C5"/>
    <w:rsid w:val="007529AB"/>
    <w:rsid w:val="0075525C"/>
    <w:rsid w:val="00757176"/>
    <w:rsid w:val="00760795"/>
    <w:rsid w:val="00760A52"/>
    <w:rsid w:val="00762464"/>
    <w:rsid w:val="00762E1A"/>
    <w:rsid w:val="007637EC"/>
    <w:rsid w:val="00763A0B"/>
    <w:rsid w:val="00763C12"/>
    <w:rsid w:val="00765834"/>
    <w:rsid w:val="00767271"/>
    <w:rsid w:val="007768F7"/>
    <w:rsid w:val="007777AC"/>
    <w:rsid w:val="0078231B"/>
    <w:rsid w:val="0078532E"/>
    <w:rsid w:val="00786A29"/>
    <w:rsid w:val="00790319"/>
    <w:rsid w:val="0079212B"/>
    <w:rsid w:val="00793054"/>
    <w:rsid w:val="0079322D"/>
    <w:rsid w:val="00794038"/>
    <w:rsid w:val="00794066"/>
    <w:rsid w:val="007A1657"/>
    <w:rsid w:val="007A3311"/>
    <w:rsid w:val="007A488D"/>
    <w:rsid w:val="007B5326"/>
    <w:rsid w:val="007B5CD3"/>
    <w:rsid w:val="007B6B05"/>
    <w:rsid w:val="007C7954"/>
    <w:rsid w:val="007D3486"/>
    <w:rsid w:val="007D70AA"/>
    <w:rsid w:val="007E12EE"/>
    <w:rsid w:val="007E27C1"/>
    <w:rsid w:val="007E3C0F"/>
    <w:rsid w:val="007E3DA1"/>
    <w:rsid w:val="007E7F39"/>
    <w:rsid w:val="007F099A"/>
    <w:rsid w:val="00802D26"/>
    <w:rsid w:val="00803C26"/>
    <w:rsid w:val="00803E34"/>
    <w:rsid w:val="0080481A"/>
    <w:rsid w:val="00805289"/>
    <w:rsid w:val="0080539F"/>
    <w:rsid w:val="00810871"/>
    <w:rsid w:val="00814BBC"/>
    <w:rsid w:val="0081592F"/>
    <w:rsid w:val="00815CD3"/>
    <w:rsid w:val="00817B10"/>
    <w:rsid w:val="00823269"/>
    <w:rsid w:val="00830A22"/>
    <w:rsid w:val="00833443"/>
    <w:rsid w:val="00833CA5"/>
    <w:rsid w:val="008372A7"/>
    <w:rsid w:val="00840474"/>
    <w:rsid w:val="00840F50"/>
    <w:rsid w:val="00843FB2"/>
    <w:rsid w:val="00846C9A"/>
    <w:rsid w:val="0085165C"/>
    <w:rsid w:val="00852301"/>
    <w:rsid w:val="00852479"/>
    <w:rsid w:val="00855061"/>
    <w:rsid w:val="00863030"/>
    <w:rsid w:val="0087061C"/>
    <w:rsid w:val="00872565"/>
    <w:rsid w:val="00873306"/>
    <w:rsid w:val="00875F54"/>
    <w:rsid w:val="00877F62"/>
    <w:rsid w:val="00880450"/>
    <w:rsid w:val="00880C2F"/>
    <w:rsid w:val="008827A3"/>
    <w:rsid w:val="008857E4"/>
    <w:rsid w:val="008877A0"/>
    <w:rsid w:val="008944AD"/>
    <w:rsid w:val="00896318"/>
    <w:rsid w:val="00897A07"/>
    <w:rsid w:val="008A0F38"/>
    <w:rsid w:val="008A1DD1"/>
    <w:rsid w:val="008A39F4"/>
    <w:rsid w:val="008A3BDF"/>
    <w:rsid w:val="008A5656"/>
    <w:rsid w:val="008B1E76"/>
    <w:rsid w:val="008B3758"/>
    <w:rsid w:val="008B4B40"/>
    <w:rsid w:val="008B67B4"/>
    <w:rsid w:val="008B70AE"/>
    <w:rsid w:val="008C3EB7"/>
    <w:rsid w:val="008C6D67"/>
    <w:rsid w:val="008D03CD"/>
    <w:rsid w:val="008D4D34"/>
    <w:rsid w:val="008D7120"/>
    <w:rsid w:val="008E036B"/>
    <w:rsid w:val="008E3235"/>
    <w:rsid w:val="008E38FC"/>
    <w:rsid w:val="008E4F03"/>
    <w:rsid w:val="008E513D"/>
    <w:rsid w:val="008E517E"/>
    <w:rsid w:val="008E5767"/>
    <w:rsid w:val="008E7D8B"/>
    <w:rsid w:val="008F07FC"/>
    <w:rsid w:val="008F2618"/>
    <w:rsid w:val="008F5BB7"/>
    <w:rsid w:val="00902168"/>
    <w:rsid w:val="00905229"/>
    <w:rsid w:val="009056FE"/>
    <w:rsid w:val="00907305"/>
    <w:rsid w:val="00912AEA"/>
    <w:rsid w:val="009174DE"/>
    <w:rsid w:val="00920BDC"/>
    <w:rsid w:val="00920FB2"/>
    <w:rsid w:val="00922502"/>
    <w:rsid w:val="00924A8B"/>
    <w:rsid w:val="0092535F"/>
    <w:rsid w:val="009253A7"/>
    <w:rsid w:val="00927239"/>
    <w:rsid w:val="00930BC9"/>
    <w:rsid w:val="0093267E"/>
    <w:rsid w:val="00936DF7"/>
    <w:rsid w:val="009418C1"/>
    <w:rsid w:val="009476D0"/>
    <w:rsid w:val="00954B10"/>
    <w:rsid w:val="00954F3A"/>
    <w:rsid w:val="00954FDE"/>
    <w:rsid w:val="009555F7"/>
    <w:rsid w:val="0095561D"/>
    <w:rsid w:val="00960632"/>
    <w:rsid w:val="00961417"/>
    <w:rsid w:val="00961A24"/>
    <w:rsid w:val="00962E4B"/>
    <w:rsid w:val="00964669"/>
    <w:rsid w:val="00966D3F"/>
    <w:rsid w:val="009708B0"/>
    <w:rsid w:val="009710D9"/>
    <w:rsid w:val="009762EC"/>
    <w:rsid w:val="00981A5D"/>
    <w:rsid w:val="009851E0"/>
    <w:rsid w:val="00986337"/>
    <w:rsid w:val="00994F43"/>
    <w:rsid w:val="00995613"/>
    <w:rsid w:val="00997B8B"/>
    <w:rsid w:val="009A0AE1"/>
    <w:rsid w:val="009A35C5"/>
    <w:rsid w:val="009A544A"/>
    <w:rsid w:val="009A7584"/>
    <w:rsid w:val="009B65BD"/>
    <w:rsid w:val="009C1CB2"/>
    <w:rsid w:val="009C3741"/>
    <w:rsid w:val="009C5824"/>
    <w:rsid w:val="009D0530"/>
    <w:rsid w:val="009D15F0"/>
    <w:rsid w:val="009D51F8"/>
    <w:rsid w:val="009D7416"/>
    <w:rsid w:val="009E165A"/>
    <w:rsid w:val="009E2FCC"/>
    <w:rsid w:val="009E4386"/>
    <w:rsid w:val="009E482E"/>
    <w:rsid w:val="009E4E9A"/>
    <w:rsid w:val="009E7E82"/>
    <w:rsid w:val="009F16E5"/>
    <w:rsid w:val="009F1704"/>
    <w:rsid w:val="00A00DC4"/>
    <w:rsid w:val="00A03DFC"/>
    <w:rsid w:val="00A11560"/>
    <w:rsid w:val="00A12A0C"/>
    <w:rsid w:val="00A14B2B"/>
    <w:rsid w:val="00A16ECE"/>
    <w:rsid w:val="00A20CCF"/>
    <w:rsid w:val="00A220D2"/>
    <w:rsid w:val="00A222F3"/>
    <w:rsid w:val="00A2474E"/>
    <w:rsid w:val="00A26E82"/>
    <w:rsid w:val="00A27C44"/>
    <w:rsid w:val="00A307F3"/>
    <w:rsid w:val="00A339A1"/>
    <w:rsid w:val="00A352AC"/>
    <w:rsid w:val="00A406E1"/>
    <w:rsid w:val="00A40DE8"/>
    <w:rsid w:val="00A4273B"/>
    <w:rsid w:val="00A44DD1"/>
    <w:rsid w:val="00A4567A"/>
    <w:rsid w:val="00A51D7A"/>
    <w:rsid w:val="00A57BD5"/>
    <w:rsid w:val="00A65472"/>
    <w:rsid w:val="00A70A2C"/>
    <w:rsid w:val="00A72009"/>
    <w:rsid w:val="00A7510E"/>
    <w:rsid w:val="00A75BB9"/>
    <w:rsid w:val="00A801DF"/>
    <w:rsid w:val="00A80979"/>
    <w:rsid w:val="00A80CCB"/>
    <w:rsid w:val="00A81CE1"/>
    <w:rsid w:val="00A837BF"/>
    <w:rsid w:val="00A85B90"/>
    <w:rsid w:val="00A86286"/>
    <w:rsid w:val="00A92746"/>
    <w:rsid w:val="00A952F1"/>
    <w:rsid w:val="00A970F1"/>
    <w:rsid w:val="00AA240D"/>
    <w:rsid w:val="00AA34F8"/>
    <w:rsid w:val="00AA7926"/>
    <w:rsid w:val="00AB123B"/>
    <w:rsid w:val="00AB4875"/>
    <w:rsid w:val="00AB4AEC"/>
    <w:rsid w:val="00AB4E20"/>
    <w:rsid w:val="00AB581E"/>
    <w:rsid w:val="00AC1B99"/>
    <w:rsid w:val="00AC3485"/>
    <w:rsid w:val="00AC6B13"/>
    <w:rsid w:val="00AC7894"/>
    <w:rsid w:val="00AD11DD"/>
    <w:rsid w:val="00AD3F3C"/>
    <w:rsid w:val="00AD5872"/>
    <w:rsid w:val="00AE09E1"/>
    <w:rsid w:val="00AE38E6"/>
    <w:rsid w:val="00AE74CC"/>
    <w:rsid w:val="00AF0FDF"/>
    <w:rsid w:val="00AF163B"/>
    <w:rsid w:val="00B07D2E"/>
    <w:rsid w:val="00B1069E"/>
    <w:rsid w:val="00B13132"/>
    <w:rsid w:val="00B13293"/>
    <w:rsid w:val="00B13DB5"/>
    <w:rsid w:val="00B2267D"/>
    <w:rsid w:val="00B22746"/>
    <w:rsid w:val="00B26757"/>
    <w:rsid w:val="00B32954"/>
    <w:rsid w:val="00B36EA9"/>
    <w:rsid w:val="00B4647A"/>
    <w:rsid w:val="00B46C41"/>
    <w:rsid w:val="00B47ED4"/>
    <w:rsid w:val="00B52A0B"/>
    <w:rsid w:val="00B57E68"/>
    <w:rsid w:val="00B60753"/>
    <w:rsid w:val="00B644D9"/>
    <w:rsid w:val="00B73709"/>
    <w:rsid w:val="00B74713"/>
    <w:rsid w:val="00B75CEC"/>
    <w:rsid w:val="00B81175"/>
    <w:rsid w:val="00B831FF"/>
    <w:rsid w:val="00B840DF"/>
    <w:rsid w:val="00B96BB6"/>
    <w:rsid w:val="00BA6DF8"/>
    <w:rsid w:val="00BA7031"/>
    <w:rsid w:val="00BB14C2"/>
    <w:rsid w:val="00BB3136"/>
    <w:rsid w:val="00BB32E5"/>
    <w:rsid w:val="00BB3DD8"/>
    <w:rsid w:val="00BC16C9"/>
    <w:rsid w:val="00BC1B7B"/>
    <w:rsid w:val="00BC343D"/>
    <w:rsid w:val="00BC52B5"/>
    <w:rsid w:val="00BC5636"/>
    <w:rsid w:val="00BC6BEC"/>
    <w:rsid w:val="00BD1287"/>
    <w:rsid w:val="00BD1661"/>
    <w:rsid w:val="00BD372C"/>
    <w:rsid w:val="00BD561F"/>
    <w:rsid w:val="00BE41A1"/>
    <w:rsid w:val="00BE595F"/>
    <w:rsid w:val="00BE7750"/>
    <w:rsid w:val="00BF22B0"/>
    <w:rsid w:val="00BF31BB"/>
    <w:rsid w:val="00BF421D"/>
    <w:rsid w:val="00BF4707"/>
    <w:rsid w:val="00BF7C80"/>
    <w:rsid w:val="00C01A92"/>
    <w:rsid w:val="00C04BDA"/>
    <w:rsid w:val="00C1218C"/>
    <w:rsid w:val="00C132DF"/>
    <w:rsid w:val="00C13A3A"/>
    <w:rsid w:val="00C15F9C"/>
    <w:rsid w:val="00C16743"/>
    <w:rsid w:val="00C17E63"/>
    <w:rsid w:val="00C20196"/>
    <w:rsid w:val="00C241B2"/>
    <w:rsid w:val="00C253B8"/>
    <w:rsid w:val="00C25573"/>
    <w:rsid w:val="00C2787F"/>
    <w:rsid w:val="00C342D2"/>
    <w:rsid w:val="00C40319"/>
    <w:rsid w:val="00C421BB"/>
    <w:rsid w:val="00C42F55"/>
    <w:rsid w:val="00C50024"/>
    <w:rsid w:val="00C5088A"/>
    <w:rsid w:val="00C5466D"/>
    <w:rsid w:val="00C57EFA"/>
    <w:rsid w:val="00C62021"/>
    <w:rsid w:val="00C72090"/>
    <w:rsid w:val="00C734A2"/>
    <w:rsid w:val="00C814B4"/>
    <w:rsid w:val="00C863FD"/>
    <w:rsid w:val="00C86A0E"/>
    <w:rsid w:val="00C90A32"/>
    <w:rsid w:val="00C95BCD"/>
    <w:rsid w:val="00C970FF"/>
    <w:rsid w:val="00CA0B46"/>
    <w:rsid w:val="00CA432C"/>
    <w:rsid w:val="00CA7DEA"/>
    <w:rsid w:val="00CB4950"/>
    <w:rsid w:val="00CB52E7"/>
    <w:rsid w:val="00CB6BF0"/>
    <w:rsid w:val="00CC00B7"/>
    <w:rsid w:val="00CC0A43"/>
    <w:rsid w:val="00CC2846"/>
    <w:rsid w:val="00CC2C12"/>
    <w:rsid w:val="00CC46F9"/>
    <w:rsid w:val="00CC56D1"/>
    <w:rsid w:val="00CD1050"/>
    <w:rsid w:val="00CD4B99"/>
    <w:rsid w:val="00CD4CD0"/>
    <w:rsid w:val="00CE5786"/>
    <w:rsid w:val="00CF1DD7"/>
    <w:rsid w:val="00CF21D3"/>
    <w:rsid w:val="00CF5345"/>
    <w:rsid w:val="00CF585D"/>
    <w:rsid w:val="00CF5EDD"/>
    <w:rsid w:val="00CF74A3"/>
    <w:rsid w:val="00D01276"/>
    <w:rsid w:val="00D01A50"/>
    <w:rsid w:val="00D07231"/>
    <w:rsid w:val="00D10006"/>
    <w:rsid w:val="00D10E93"/>
    <w:rsid w:val="00D141AC"/>
    <w:rsid w:val="00D17AA1"/>
    <w:rsid w:val="00D22220"/>
    <w:rsid w:val="00D22DCB"/>
    <w:rsid w:val="00D27D00"/>
    <w:rsid w:val="00D31F55"/>
    <w:rsid w:val="00D32E68"/>
    <w:rsid w:val="00D36AF9"/>
    <w:rsid w:val="00D36FB5"/>
    <w:rsid w:val="00D57254"/>
    <w:rsid w:val="00D65696"/>
    <w:rsid w:val="00D677AD"/>
    <w:rsid w:val="00D710E9"/>
    <w:rsid w:val="00D71BD1"/>
    <w:rsid w:val="00D73A52"/>
    <w:rsid w:val="00D74971"/>
    <w:rsid w:val="00D80DA0"/>
    <w:rsid w:val="00D8252D"/>
    <w:rsid w:val="00D8298D"/>
    <w:rsid w:val="00D91BCF"/>
    <w:rsid w:val="00D95863"/>
    <w:rsid w:val="00D962EE"/>
    <w:rsid w:val="00D97677"/>
    <w:rsid w:val="00DA5BB8"/>
    <w:rsid w:val="00DB19B2"/>
    <w:rsid w:val="00DB21D6"/>
    <w:rsid w:val="00DB3AB8"/>
    <w:rsid w:val="00DB4F9B"/>
    <w:rsid w:val="00DC12D6"/>
    <w:rsid w:val="00DC3089"/>
    <w:rsid w:val="00DC3CE5"/>
    <w:rsid w:val="00DC4277"/>
    <w:rsid w:val="00DC775B"/>
    <w:rsid w:val="00DD1AB5"/>
    <w:rsid w:val="00DD4309"/>
    <w:rsid w:val="00DD5345"/>
    <w:rsid w:val="00DD5E71"/>
    <w:rsid w:val="00DE263E"/>
    <w:rsid w:val="00DE3EC9"/>
    <w:rsid w:val="00DE4743"/>
    <w:rsid w:val="00DE4C84"/>
    <w:rsid w:val="00DE6504"/>
    <w:rsid w:val="00E01624"/>
    <w:rsid w:val="00E10E4E"/>
    <w:rsid w:val="00E20BD0"/>
    <w:rsid w:val="00E215AB"/>
    <w:rsid w:val="00E242AC"/>
    <w:rsid w:val="00E2567C"/>
    <w:rsid w:val="00E26204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C9E"/>
    <w:rsid w:val="00E51D4A"/>
    <w:rsid w:val="00E52903"/>
    <w:rsid w:val="00E5347A"/>
    <w:rsid w:val="00E60AD1"/>
    <w:rsid w:val="00E624E5"/>
    <w:rsid w:val="00E71624"/>
    <w:rsid w:val="00E733DF"/>
    <w:rsid w:val="00E7648E"/>
    <w:rsid w:val="00E76A3D"/>
    <w:rsid w:val="00E8358E"/>
    <w:rsid w:val="00E857F7"/>
    <w:rsid w:val="00E94DD1"/>
    <w:rsid w:val="00EA454F"/>
    <w:rsid w:val="00EA573B"/>
    <w:rsid w:val="00EA6153"/>
    <w:rsid w:val="00EB06E9"/>
    <w:rsid w:val="00EB181C"/>
    <w:rsid w:val="00EB3D2D"/>
    <w:rsid w:val="00EB634E"/>
    <w:rsid w:val="00EC2E17"/>
    <w:rsid w:val="00EC6C4C"/>
    <w:rsid w:val="00EC6CF2"/>
    <w:rsid w:val="00ED4337"/>
    <w:rsid w:val="00ED4F7F"/>
    <w:rsid w:val="00ED5E59"/>
    <w:rsid w:val="00EE3A84"/>
    <w:rsid w:val="00EE52FC"/>
    <w:rsid w:val="00EF47AC"/>
    <w:rsid w:val="00EF555C"/>
    <w:rsid w:val="00EF59B0"/>
    <w:rsid w:val="00EF68CA"/>
    <w:rsid w:val="00F056C8"/>
    <w:rsid w:val="00F07584"/>
    <w:rsid w:val="00F135BE"/>
    <w:rsid w:val="00F1480F"/>
    <w:rsid w:val="00F15017"/>
    <w:rsid w:val="00F15549"/>
    <w:rsid w:val="00F20AB2"/>
    <w:rsid w:val="00F22980"/>
    <w:rsid w:val="00F2404E"/>
    <w:rsid w:val="00F242AF"/>
    <w:rsid w:val="00F253BA"/>
    <w:rsid w:val="00F30F86"/>
    <w:rsid w:val="00F35237"/>
    <w:rsid w:val="00F365A8"/>
    <w:rsid w:val="00F45BE1"/>
    <w:rsid w:val="00F5559E"/>
    <w:rsid w:val="00F65230"/>
    <w:rsid w:val="00F67B5B"/>
    <w:rsid w:val="00F76EBC"/>
    <w:rsid w:val="00F77155"/>
    <w:rsid w:val="00F8642B"/>
    <w:rsid w:val="00F93CD6"/>
    <w:rsid w:val="00F94362"/>
    <w:rsid w:val="00F95D32"/>
    <w:rsid w:val="00FA35CA"/>
    <w:rsid w:val="00FA7968"/>
    <w:rsid w:val="00FB1792"/>
    <w:rsid w:val="00FB1A11"/>
    <w:rsid w:val="00FB1C77"/>
    <w:rsid w:val="00FB25DE"/>
    <w:rsid w:val="00FB4162"/>
    <w:rsid w:val="00FC1E5F"/>
    <w:rsid w:val="00FC24DA"/>
    <w:rsid w:val="00FC684D"/>
    <w:rsid w:val="00FD35F0"/>
    <w:rsid w:val="00FD739A"/>
    <w:rsid w:val="00FE1EA7"/>
    <w:rsid w:val="00FE25B8"/>
    <w:rsid w:val="00FE55A6"/>
    <w:rsid w:val="00FE7570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99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table" w:styleId="Reetkatablice">
    <w:name w:val="Table Grid"/>
    <w:basedOn w:val="Obinatablica"/>
    <w:uiPriority w:val="39"/>
    <w:rsid w:val="003076FF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Paragraph" w:customStyle="true">
    <w:name w:val="Table Paragraph"/>
    <w:basedOn w:val="Normal"/>
    <w:uiPriority w:val="1"/>
    <w:qFormat/>
    <w:rsid w:val="00B57E68"/>
    <w:pPr>
      <w:widowControl w:val="false"/>
      <w:autoSpaceDE w:val="false"/>
      <w:autoSpaceDN w:val="false"/>
      <w:spacing w:after="0" w:line="240" w:lineRule="auto"/>
      <w:ind w:left="108"/>
    </w:pPr>
    <w:rPr>
      <w:rFonts w:eastAsia="Times New Roman" w:cs="Times New Roman"/>
      <w:sz w:val="22"/>
    </w:rPr>
  </w:style>
  <w:style w:type="table" w:styleId="TableNormal" w:customStyle="true">
    <w:name w:val="Table Normal"/>
    <w:uiPriority w:val="2"/>
    <w:semiHidden/>
    <w:unhideWhenUsed/>
    <w:qFormat/>
    <w:rsid w:val="005D077F"/>
    <w:pPr>
      <w:widowControl w:val="false"/>
      <w:autoSpaceDE w:val="false"/>
      <w:autoSpaceDN w:val="false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kstrezerviranogmjesta">
    <w:name w:val="Placeholder Text"/>
    <w:basedOn w:val="Zadanifontodlomka"/>
    <w:uiPriority w:val="99"/>
    <w:semiHidden/>
    <w:rsid w:val="0053224D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75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43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25. lipnja 2025.</izvorni_sadrzaj>
    <derivirana_varijabla naziv="DomainObject.StvarniPocetakDatum_1">25. lipnja 2025.</derivirana_varijabla>
  </DomainObject.StvarniPocetakDatum>
  <DomainObject.StvarniZavrsetakDatum>
    <izvorni_sadrzaj>25. lipnja 2025.</izvorni_sadrzaj>
    <derivirana_varijabla naziv="DomainObject.StvarniZavrsetakDatum_1">25. lipnja 2025.</derivirana_varijabla>
  </DomainObject.StvarniZavrsetakDatum>
  <DomainObject.PlaniraniZavrsetakDatum>
    <izvorni_sadrzaj>25. lipnja 2025.</izvorni_sadrzaj>
    <derivirana_varijabla naziv="DomainObject.PlaniraniZavrsetakDatum_1">25. lipnja 2025.</derivirana_varijabla>
  </DomainObject.PlaniraniZavrsetakDatum>
  <DomainObject.PlaniraniPocetakDatum>
    <izvorni_sadrzaj>25. lipnja 2025.</izvorni_sadrzaj>
    <derivirana_varijabla naziv="DomainObject.PlaniraniPocetakDatum_1">25. lipnja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lipnja 2025.</izvorni_sadrzaj>
    <derivirana_varijabla naziv="DomainObject.Zapisnik.DatumKreiranja_1">25.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St-490/2025-20</izvorni_sadrzaj>
    <derivirana_varijabla naziv="DomainObject.Zapisnik.Oznaka_1">St-490/2025-20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2025.</izvorni_sadrzaj>
    <derivirana_varijabla naziv="DomainObject.Predmet.DatumOsnivanja_1">28.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St-490/2025</izvorni_sadrzaj>
    <derivirana_varijabla naziv="DomainObject.Predmet.OznakaBroj_1">St-490/2025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ADEPTO USLUGE j.d.o.o. za trgovinu i usluge</izvorni_sadrzaj>
    <derivirana_varijabla naziv="DomainObject.Predmet.ProtustrankaFormated_1">  ADEPTO USLUGE j.d.o.o. za trgovinu i usluge</derivirana_varijabla>
  </DomainObject.Predmet.ProtustrankaFormated>
  <DomainObject.Predmet.ProtustrankaFormatedOIB>
    <izvorni_sadrzaj>  ADEPTO USLUGE j.d.o.o. za trgovinu i usluge, OIB 65859432728</izvorni_sadrzaj>
    <derivirana_varijabla naziv="DomainObject.Predmet.ProtustrankaFormatedOIB_1">  ADEPTO USLUGE j.d.o.o. za trgovinu i usluge, OIB 65859432728</derivirana_varijabla>
  </DomainObject.Predmet.ProtustrankaFormatedOIB>
  <DomainObject.Predmet.ProtustrankaFormatedWithAdress>
    <izvorni_sadrzaj> ADEPTO USLUGE j.d.o.o. za trgovinu i usluge, Ulica lipa 8, 10431 Strmec</izvorni_sadrzaj>
    <derivirana_varijabla naziv="DomainObject.Predmet.ProtustrankaFormatedWithAdress_1"> ADEPTO USLUGE j.d.o.o. za trgovinu i usluge, Ulica lipa 8, 10431 Strmec</derivirana_varijabla>
  </DomainObject.Predmet.ProtustrankaFormatedWithAdress>
  <DomainObject.Predmet.ProtustrankaFormatedWithAdressOIB>
    <izvorni_sadrzaj> ADEPTO USLUGE j.d.o.o. za trgovinu i usluge, OIB 65859432728, Ulica lipa 8, 10431 Strmec</izvorni_sadrzaj>
    <derivirana_varijabla naziv="DomainObject.Predmet.ProtustrankaFormatedWithAdressOIB_1"> ADEPTO USLUGE j.d.o.o. za trgovinu i usluge, OIB 65859432728, Ulica lipa 8, 10431 Strmec</derivirana_varijabla>
  </DomainObject.Predmet.ProtustrankaFormatedWithAdressOIB>
  <DomainObject.Predmet.ProtustrankaWithAdress>
    <izvorni_sadrzaj>ADEPTO USLUGE j.d.o.o. za trgovinu i usluge Ulica lipa 8, 10431 Strmec</izvorni_sadrzaj>
    <derivirana_varijabla naziv="DomainObject.Predmet.ProtustrankaWithAdress_1">ADEPTO USLUGE j.d.o.o. za trgovinu i usluge Ulica lipa 8, 10431 Strmec</derivirana_varijabla>
  </DomainObject.Predmet.ProtustrankaWithAdress>
  <DomainObject.Predmet.ProtustrankaWithAdressOIB>
    <izvorni_sadrzaj>ADEPTO USLUGE j.d.o.o. za trgovinu i usluge, OIB 65859432728, Ulica lipa 8, 10431 Strmec</izvorni_sadrzaj>
    <derivirana_varijabla naziv="DomainObject.Predmet.ProtustrankaWithAdressOIB_1">ADEPTO USLUGE j.d.o.o. za trgovinu i usluge, OIB 65859432728, Ulica lipa 8, 10431 Strmec</derivirana_varijabla>
  </DomainObject.Predmet.ProtustrankaWithAdressOIB>
  <DomainObject.Predmet.ProtustrankaNazivFormated>
    <izvorni_sadrzaj>ADEPTO USLUGE j.d.o.o. za trgovinu i usluge</izvorni_sadrzaj>
    <derivirana_varijabla naziv="DomainObject.Predmet.ProtustrankaNazivFormated_1">ADEPTO USLUGE j.d.o.o. za trgovinu i usluge</derivirana_varijabla>
  </DomainObject.Predmet.ProtustrankaNazivFormated>
  <DomainObject.Predmet.ProtustrankaNazivFormatedOIB>
    <izvorni_sadrzaj>ADEPTO USLUGE j.d.o.o. za trgovinu i usluge, OIB 65859432728</izvorni_sadrzaj>
    <derivirana_varijabla naziv="DomainObject.Predmet.ProtustrankaNazivFormatedOIB_1">ADEPTO USLUGE j.d.o.o. za trgovinu i usluge, OIB 65859432728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ADEPTO USLUGE j.d.o.o. za trgovinu i usluge; Hrvoje Đuran</izvorni_sadrzaj>
    <derivirana_varijabla naziv="DomainObject.Predmet.StrankaFormated_1">  ADEPTO USLUGE j.d.o.o. za trgovinu i usluge; Hrvoje Đuran</derivirana_varijabla>
  </DomainObject.Predmet.StrankaFormated>
  <DomainObject.Predmet.StrankaFormatedOIB>
    <izvorni_sadrzaj>  ADEPTO USLUGE j.d.o.o. za trgovinu i usluge, OIB 65859432728; Hrvoje Đuran, OIB 88201788109</izvorni_sadrzaj>
    <derivirana_varijabla naziv="DomainObject.Predmet.StrankaFormatedOIB_1">  ADEPTO USLUGE j.d.o.o. za trgovinu i usluge, OIB 65859432728; Hrvoje Đuran, OIB 88201788109</derivirana_varijabla>
  </DomainObject.Predmet.StrankaFormatedOIB>
  <DomainObject.Predmet.StrankaFormatedWithAdress>
    <izvorni_sadrzaj> ADEPTO USLUGE j.d.o.o. za trgovinu i usluge, Ulica lipa 8, 10431 Strmec; Hrvoje Đuran, Ulica Lipa 8, 10434 Strmec</izvorni_sadrzaj>
    <derivirana_varijabla naziv="DomainObject.Predmet.StrankaFormatedWithAdress_1"> ADEPTO USLUGE j.d.o.o. za trgovinu i usluge, Ulica lipa 8, 10431 Strmec; Hrvoje Đuran, Ulica Lipa 8, 10434 Strmec</derivirana_varijabla>
  </DomainObject.Predmet.StrankaFormatedWithAdress>
  <DomainObject.Predmet.StrankaFormatedWithAdressOIB>
    <izvorni_sadrzaj> ADEPTO USLUGE j.d.o.o. za trgovinu i usluge, OIB 65859432728, Ulica lipa 8, 10431 Strmec; Hrvoje Đuran, OIB 88201788109, Ulica Lipa 8, 10434 Strmec</izvorni_sadrzaj>
    <derivirana_varijabla naziv="DomainObject.Predmet.StrankaFormatedWithAdressOIB_1"> ADEPTO USLUGE j.d.o.o. za trgovinu i usluge, OIB 65859432728, Ulica lipa 8, 10431 Strmec; Hrvoje Đuran, OIB 88201788109, Ulica Lipa 8, 10434 Strmec</derivirana_varijabla>
  </DomainObject.Predmet.StrankaFormatedWithAdressOIB>
  <DomainObject.Predmet.StrankaWithAdress>
    <izvorni_sadrzaj>ADEPTO USLUGE j.d.o.o. za trgovinu i usluge Ulica lipa 8,10431 Strmec,Hrvoje Đuran Ulica Lipa 8,10434 Strmec</izvorni_sadrzaj>
    <derivirana_varijabla naziv="DomainObject.Predmet.StrankaWithAdress_1">ADEPTO USLUGE j.d.o.o. za trgovinu i usluge Ulica lipa 8,10431 Strmec,Hrvoje Đuran Ulica Lipa 8,10434 Strmec</derivirana_varijabla>
  </DomainObject.Predmet.StrankaWithAdress>
  <DomainObject.Predmet.StrankaWithAdressOIB>
    <izvorni_sadrzaj>ADEPTO USLUGE j.d.o.o. za trgovinu i usluge, OIB 65859432728, Ulica lipa 8,10431 Strmec,Hrvoje Đuran, OIB 88201788109, Ulica Lipa 8,10434 Strmec</izvorni_sadrzaj>
    <derivirana_varijabla naziv="DomainObject.Predmet.StrankaWithAdressOIB_1">ADEPTO USLUGE j.d.o.o. za trgovinu i usluge, OIB 65859432728, Ulica lipa 8,10431 Strmec,Hrvoje Đuran, OIB 88201788109, Ulica Lipa 8,10434 Strmec</derivirana_varijabla>
  </DomainObject.Predmet.StrankaWithAdressOIB>
  <DomainObject.Predmet.StrankaNazivFormated>
    <izvorni_sadrzaj>ADEPTO USLUGE j.d.o.o. za trgovinu i usluge,Hrvoje Đuran</izvorni_sadrzaj>
    <derivirana_varijabla naziv="DomainObject.Predmet.StrankaNazivFormated_1">ADEPTO USLUGE j.d.o.o. za trgovinu i usluge,Hrvoje Đuran</derivirana_varijabla>
  </DomainObject.Predmet.StrankaNazivFormated>
  <DomainObject.Predmet.StrankaNazivFormatedOIB>
    <izvorni_sadrzaj>ADEPTO USLUGE j.d.o.o. za trgovinu i usluge, OIB 65859432728,Hrvoje Đuran, OIB 88201788109</izvorni_sadrzaj>
    <derivirana_varijabla naziv="DomainObject.Predmet.StrankaNazivFormatedOIB_1">ADEPTO USLUGE j.d.o.o. za trgovinu i usluge, OIB 65859432728,Hrvoje Đuran, OIB 88201788109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ADEPTO USLUGE j.d.o.o. za trgovinu i usluge</item>
      <item>Hrvoje Đuran</item>
    </izvorni_sadrzaj>
    <derivirana_varijabla naziv="DomainObject.Predmet.StrankaListFormated_1">
      <item>ADEPTO USLUGE j.d.o.o. za trgovinu i usluge</item>
      <item>Hrvoje Đuran</item>
    </derivirana_varijabla>
  </DomainObject.Predmet.StrankaListFormated>
  <DomainObject.Predmet.StrankaListFormatedOIB>
    <izvorni_sadrzaj>
      <item>ADEPTO USLUGE j.d.o.o. za trgovinu i usluge, OIB 65859432728</item>
      <item>Hrvoje Đuran, OIB 88201788109</item>
    </izvorni_sadrzaj>
    <derivirana_varijabla naziv="DomainObject.Predmet.StrankaListFormatedOIB_1">
      <item>ADEPTO USLUGE j.d.o.o. za trgovinu i usluge, OIB 65859432728</item>
      <item>Hrvoje Đuran, OIB 88201788109</item>
    </derivirana_varijabla>
  </DomainObject.Predmet.StrankaListFormatedOIB>
  <DomainObject.Predmet.StrankaListFormatedWithAdress>
    <izvorni_sadrzaj>
      <item>ADEPTO USLUGE j.d.o.o. za trgovinu i usluge, Ulica lipa 8, 10431 Strmec</item>
      <item>Hrvoje Đuran, Ulica Lipa 8, 10434 Strmec</item>
    </izvorni_sadrzaj>
    <derivirana_varijabla naziv="DomainObject.Predmet.StrankaListFormatedWithAdress_1">
      <item>ADEPTO USLUGE j.d.o.o. za trgovinu i usluge, Ulica lipa 8, 10431 Strmec</item>
      <item>Hrvoje Đuran, Ulica Lipa 8, 10434 Strmec</item>
    </derivirana_varijabla>
  </DomainObject.Predmet.StrankaListFormatedWithAdress>
  <DomainObject.Predmet.StrankaListFormatedWithAdressOIB>
    <izvorni_sadrzaj>
      <item>ADEPTO USLUGE j.d.o.o. za trgovinu i usluge, OIB 65859432728, Ulica lipa 8, 10431 Strmec</item>
      <item>Hrvoje Đuran, OIB 88201788109, Ulica Lipa 8, 10434 Strmec</item>
    </izvorni_sadrzaj>
    <derivirana_varijabla naziv="DomainObject.Predmet.StrankaListFormatedWithAdressOIB_1">
      <item>ADEPTO USLUGE j.d.o.o. za trgovinu i usluge, OIB 65859432728, Ulica lipa 8, 10431 Strmec</item>
      <item>Hrvoje Đuran, OIB 88201788109, Ulica Lipa 8, 10434 Strmec</item>
    </derivirana_varijabla>
  </DomainObject.Predmet.StrankaListFormatedWithAdressOIB>
  <DomainObject.Predmet.StrankaListNazivFormated>
    <izvorni_sadrzaj>
      <item>ADEPTO USLUGE j.d.o.o. za trgovinu i usluge</item>
      <item>Hrvoje Đuran</item>
    </izvorni_sadrzaj>
    <derivirana_varijabla naziv="DomainObject.Predmet.StrankaListNazivFormated_1">
      <item>ADEPTO USLUGE j.d.o.o. za trgovinu i usluge</item>
      <item>Hrvoje Đuran</item>
    </derivirana_varijabla>
  </DomainObject.Predmet.StrankaListNazivFormated>
  <DomainObject.Predmet.StrankaListNazivFormatedOIB>
    <izvorni_sadrzaj>
      <item>ADEPTO USLUGE j.d.o.o. za trgovinu i usluge, OIB 65859432728</item>
      <item>Hrvoje Đuran, OIB 88201788109</item>
    </izvorni_sadrzaj>
    <derivirana_varijabla naziv="DomainObject.Predmet.StrankaListNazivFormatedOIB_1">
      <item>ADEPTO USLUGE j.d.o.o. za trgovinu i usluge, OIB 65859432728</item>
      <item>Hrvoje Đuran, OIB 88201788109</item>
    </derivirana_varijabla>
  </DomainObject.Predmet.StrankaListNazivFormatedOIB>
  <DomainObject.Predmet.ProtuStrankaListFormated>
    <izvorni_sadrzaj>
      <item>ADEPTO USLUGE j.d.o.o. za trgovinu i usluge</item>
    </izvorni_sadrzaj>
    <derivirana_varijabla naziv="DomainObject.Predmet.ProtuStrankaListFormated_1">
      <item>ADEPTO USLUGE j.d.o.o. za trgovinu i usluge</item>
    </derivirana_varijabla>
  </DomainObject.Predmet.ProtuStrankaListFormated>
  <DomainObject.Predmet.ProtuStrankaListFormatedOIB>
    <izvorni_sadrzaj>
      <item>ADEPTO USLUGE j.d.o.o. za trgovinu i usluge, OIB 65859432728</item>
    </izvorni_sadrzaj>
    <derivirana_varijabla naziv="DomainObject.Predmet.ProtuStrankaListFormatedOIB_1">
      <item>ADEPTO USLUGE j.d.o.o. za trgovinu i usluge, OIB 65859432728</item>
    </derivirana_varijabla>
  </DomainObject.Predmet.ProtuStrankaListFormatedOIB>
  <DomainObject.Predmet.ProtuStrankaListFormatedWithAdress>
    <izvorni_sadrzaj>
      <item>ADEPTO USLUGE j.d.o.o. za trgovinu i usluge, Ulica lipa 8, 10431 Strmec</item>
    </izvorni_sadrzaj>
    <derivirana_varijabla naziv="DomainObject.Predmet.ProtuStrankaListFormatedWithAdress_1">
      <item>ADEPTO USLUGE j.d.o.o. za trgovinu i usluge, Ulica lipa 8, 10431 Strmec</item>
    </derivirana_varijabla>
  </DomainObject.Predmet.ProtuStrankaListFormatedWithAdress>
  <DomainObject.Predmet.ProtuStrankaListFormatedWithAdressOIB>
    <izvorni_sadrzaj>
      <item>ADEPTO USLUGE j.d.o.o. za trgovinu i usluge, OIB 65859432728, Ulica lipa 8, 10431 Strmec</item>
    </izvorni_sadrzaj>
    <derivirana_varijabla naziv="DomainObject.Predmet.ProtuStrankaListFormatedWithAdressOIB_1">
      <item>ADEPTO USLUGE j.d.o.o. za trgovinu i usluge, OIB 65859432728, Ulica lipa 8, 10431 Strmec</item>
    </derivirana_varijabla>
  </DomainObject.Predmet.ProtuStrankaListFormatedWithAdressOIB>
  <DomainObject.Predmet.ProtuStrankaListNazivFormated>
    <izvorni_sadrzaj>
      <item>ADEPTO USLUGE j.d.o.o. za trgovinu i usluge</item>
    </izvorni_sadrzaj>
    <derivirana_varijabla naziv="DomainObject.Predmet.ProtuStrankaListNazivFormated_1">
      <item>ADEPTO USLUGE j.d.o.o. za trgovinu i usluge</item>
    </derivirana_varijabla>
  </DomainObject.Predmet.ProtuStrankaListNazivFormated>
  <DomainObject.Predmet.ProtuStrankaListNazivFormatedOIB>
    <izvorni_sadrzaj>
      <item>ADEPTO USLUGE j.d.o.o. za trgovinu i usluge, OIB 65859432728</item>
    </izvorni_sadrzaj>
    <derivirana_varijabla naziv="DomainObject.Predmet.ProtuStrankaListNazivFormatedOIB_1">
      <item>ADEPTO USLUGE j.d.o.o. za trgovinu i usluge, OIB 65859432728</item>
    </derivirana_varijabla>
  </DomainObject.Predmet.ProtuStrankaListNazivFormatedOIB>
  <DomainObject.Predmet.OstaliListFormated>
    <izvorni_sadrzaj>
      <item>Policijska uprava Zagrebačka</item>
      <item>Juraj Blažičko</item>
    </izvorni_sadrzaj>
    <derivirana_varijabla naziv="DomainObject.Predmet.OstaliListFormated_1">
      <item>Policijska uprava Zagrebačka</item>
      <item>Juraj Blažičko</item>
    </derivirana_varijabla>
  </DomainObject.Predmet.OstaliListFormated>
  <DomainObject.Predmet.OstaliListFormatedOIB>
    <izvorni_sadrzaj>
      <item>Policijska uprava Zagrebačka</item>
      <item>Juraj Blažičko, OIB 50076496723</item>
    </izvorni_sadrzaj>
    <derivirana_varijabla naziv="DomainObject.Predmet.OstaliListFormatedOIB_1">
      <item>Policijska uprava Zagrebačka</item>
      <item>Juraj Blažičko, OIB 50076496723</item>
    </derivirana_varijabla>
  </DomainObject.Predmet.OstaliListFormatedOIB>
  <DomainObject.Predmet.OstaliListFormatedWithAdress>
    <izvorni_sadrzaj>
      <item>Policijska uprava Zagrebačka, Matice hrvatske 4, 10000 Zagreb</item>
      <item>Juraj Blažičko</item>
    </izvorni_sadrzaj>
    <derivirana_varijabla naziv="DomainObject.Predmet.OstaliListFormatedWithAdress_1">
      <item>Policijska uprava Zagrebačka, Matice hrvatske 4, 10000 Zagreb</item>
      <item>Juraj Blažičko</item>
    </derivirana_varijabla>
  </DomainObject.Predmet.OstaliListFormatedWithAdress>
  <DomainObject.Predmet.OstaliListFormatedWithAdressOIB>
    <izvorni_sadrzaj>
      <item>Policijska uprava Zagrebačka, Matice hrvatske 4, 10000 Zagreb</item>
      <item>Juraj Blažičko, OIB 50076496723</item>
    </izvorni_sadrzaj>
    <derivirana_varijabla naziv="DomainObject.Predmet.OstaliListFormatedWithAdressOIB_1">
      <item>Policijska uprava Zagrebačka, Matice hrvatske 4, 10000 Zagreb</item>
      <item>Juraj Blažičko, OIB 50076496723</item>
    </derivirana_varijabla>
  </DomainObject.Predmet.OstaliListFormatedWithAdressOIB>
  <DomainObject.Predmet.OstaliListNazivFormated>
    <izvorni_sadrzaj>
      <item>Policijska uprava Zagrebačka</item>
      <item>Juraj Blažičko</item>
    </izvorni_sadrzaj>
    <derivirana_varijabla naziv="DomainObject.Predmet.OstaliListNazivFormated_1">
      <item>Policijska uprava Zagrebačka</item>
      <item>Juraj Blažičko</item>
    </derivirana_varijabla>
  </DomainObject.Predmet.OstaliListNazivFormated>
  <DomainObject.Predmet.OstaliListNazivFormatedOIB>
    <izvorni_sadrzaj>
      <item>Policijska uprava Zagrebačka</item>
      <item>Juraj Blažičko, OIB 50076496723</item>
    </izvorni_sadrzaj>
    <derivirana_varijabla naziv="DomainObject.Predmet.OstaliListNazivFormatedOIB_1">
      <item>Policijska uprava Zagrebačka</item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lipnja 2025.</izvorni_sadrzaj>
    <derivirana_varijabla naziv="DomainObject.Datum_1">25. lipnja 2025.</derivirana_varijabla>
  </DomainObject.Datum>
  <DomainObject.PoslovniBrojDokumenta>
    <izvorni_sadrzaj>St-490/2025-20</izvorni_sadrzaj>
    <derivirana_varijabla naziv="DomainObject.PoslovniBrojDokumenta_1">St-490/2025-20</derivirana_varijabla>
  </DomainObject.PoslovniBrojDokumenta>
  <DomainObject.Predmet.StrankaIDrugi>
    <izvorni_sadrzaj>ADEPTO USLUGE j.d.o.o. za trgovinu i usluge i dr.</izvorni_sadrzaj>
    <derivirana_varijabla naziv="DomainObject.Predmet.StrankaIDrugi_1">ADEPTO USLUGE j.d.o.o. za trgovinu i usluge i dr.</derivirana_varijabla>
  </DomainObject.Predmet.StrankaIDrugi>
  <DomainObject.Predmet.ProtustrankaIDrugi>
    <izvorni_sadrzaj>ADEPTO USLUGE j.d.o.o. za trgovinu i usluge</izvorni_sadrzaj>
    <derivirana_varijabla naziv="DomainObject.Predmet.ProtustrankaIDrugi_1">ADEPTO USLUGE j.d.o.o. za trgovinu i usluge</derivirana_varijabla>
  </DomainObject.Predmet.ProtustrankaIDrugi>
  <DomainObject.Predmet.StrankaIDrugiAdressOIB>
    <izvorni_sadrzaj>ADEPTO USLUGE j.d.o.o. za trgovinu i usluge, OIB 65859432728, Ulica lipa 8, 10431 Strmec i dr.</izvorni_sadrzaj>
    <derivirana_varijabla naziv="DomainObject.Predmet.StrankaIDrugiAdressOIB_1">ADEPTO USLUGE j.d.o.o. za trgovinu i usluge, OIB 65859432728, Ulica lipa 8, 10431 Strmec i dr.</derivirana_varijabla>
  </DomainObject.Predmet.StrankaIDrugiAdressOIB>
  <DomainObject.Predmet.ProtustrankaIDrugiAdressOIB>
    <izvorni_sadrzaj>ADEPTO USLUGE j.d.o.o. za trgovinu i usluge, OIB 65859432728, Ulica lipa 8, 10431 Strmec</izvorni_sadrzaj>
    <derivirana_varijabla naziv="DomainObject.Predmet.ProtustrankaIDrugiAdressOIB_1">ADEPTO USLUGE j.d.o.o. za trgovinu i usluge, OIB 65859432728, Ulica lipa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ADEPTO USLUGE j.d.o.o. za trgovinu i usluge</item>
      <item>ADEPTO USLUGE j.d.o.o. za trgovinu i usluge</item>
      <item>Policijska uprava Zagrebačka</item>
      <item>Hrvoje Đuran</item>
      <item>Juraj Blažičko</item>
    </izvorni_sadrzaj>
    <derivirana_varijabla naziv="DomainObject.Predmet.SudioniciListNaziv_1">
      <item>ADEPTO USLUGE j.d.o.o. za trgovinu i usluge</item>
      <item>ADEPTO USLUGE j.d.o.o. za trgovinu i usluge</item>
      <item>Policijska uprava Zagrebačka</item>
      <item>Hrvoje Đuran</item>
      <item>Juraj Blažičko</item>
    </derivirana_varijabla>
  </DomainObject.Predmet.SudioniciListNaziv>
  <DomainObject.Predmet.SudioniciListAdressOIB>
    <izvorni_sadrzaj>
      <item>ADEPTO USLUGE j.d.o.o. za trgovinu i usluge, OIB 65859432728, Ulica lipa 8,10431 Strmec</item>
      <item>ADEPTO USLUGE j.d.o.o. za trgovinu i usluge, OIB 65859432728, Ulica lipa 8,10431 Strmec</item>
      <item>Policijska uprava Zagrebačka, Matice hrvatske 4,10000 Zagreb</item>
      <item>Hrvoje Đuran, OIB 88201788109, Ulica Lipa 8,10434 Strmec</item>
      <item>Juraj Blažičko, OIB 50076496723</item>
    </izvorni_sadrzaj>
    <derivirana_varijabla naziv="DomainObject.Predmet.SudioniciListAdressOIB_1">
      <item>ADEPTO USLUGE j.d.o.o. za trgovinu i usluge, OIB 65859432728, Ulica lipa 8,10431 Strmec</item>
      <item>ADEPTO USLUGE j.d.o.o. za trgovinu i usluge, OIB 65859432728, Ulica lipa 8,10431 Strmec</item>
      <item>Policijska uprava Zagrebačka, Matice hrvatske 4,10000 Zagreb</item>
      <item>Hrvoje Đuran, OIB 88201788109, Ulica Lipa 8,10434 Strmec</item>
      <item>Juraj Blažičko, OIB 50076496723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65859432728</item>
      <item>, OIB 65859432728</item>
      <item>, OIB null</item>
      <item>, OIB 88201788109</item>
      <item>, OIB 50076496723</item>
    </izvorni_sadrzaj>
    <derivirana_varijabla naziv="DomainObject.Predmet.SudioniciListNazivOIB_1">
      <item>, OIB 65859432728</item>
      <item>, OIB 65859432728</item>
      <item>, OIB null</item>
      <item>, OIB 88201788109</item>
      <item>, OIB 50076496723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4d, 23000 Zadar</item>
    </izvorni_sadrzaj>
    <derivirana_varijabla naziv="DomainObject.Predmet.StecajniUpraviteljiListAddressOIB_1">
      <item>Krešimir Peroš, OIB 37835605570, Ivana Gundulića 4d,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2025.</izvorni_sadrzaj>
    <derivirana_varijabla naziv="DomainObject.Predmet.DatumPocetkaProcesa_1">28.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4372B-3BAC-4BD6-8CB8-819E841D1F0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1018</properties:Words>
  <properties:Characters>5863</properties:Characters>
  <properties:Lines>364</properties:Lines>
  <properties:Paragraphs>141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2025-06-05T08:23:00Z</dcterms:created>
  <dc:creator>Vinka Mihalinčić</dc:creator>
  <dc:description/>
  <cp:keywords/>
  <cp:lastModifiedBy>Vinka Mihalinčić</cp:lastModifiedBy>
  <dcterms:modified xmlns:xsi="http://www.w3.org/2001/XMLSchema-instance" xsi:type="dcterms:W3CDTF">2025-06-25T08:08:00Z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St-490/2025-20 / Zapisnik - Ispitno ročište (St-490-25-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